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52401" w14:textId="349CBB21" w:rsidR="003D644E" w:rsidRPr="00AD2AA3" w:rsidRDefault="003D644E" w:rsidP="003D64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#69</w:t>
      </w:r>
      <w:r w:rsidRPr="00AD2AA3">
        <w:rPr>
          <w:rFonts w:ascii="Arial" w:hAnsi="Arial" w:cs="Arial"/>
          <w:b/>
        </w:rPr>
        <w:tab/>
        <w:t>S6-25</w:t>
      </w:r>
      <w:r w:rsidR="00B0228A">
        <w:rPr>
          <w:rFonts w:ascii="Arial" w:hAnsi="Arial" w:cs="Arial"/>
          <w:b/>
        </w:rPr>
        <w:t>4338</w:t>
      </w:r>
    </w:p>
    <w:p w14:paraId="1452FCC1" w14:textId="77777777" w:rsidR="003D644E" w:rsidRPr="00AD2AA3" w:rsidRDefault="003D644E" w:rsidP="003D64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Wuhan, China 13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17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October 2025</w:t>
      </w:r>
      <w:r w:rsidRPr="00AD2AA3">
        <w:rPr>
          <w:rFonts w:ascii="Arial" w:hAnsi="Arial" w:cs="Arial"/>
          <w:b/>
        </w:rPr>
        <w:tab/>
        <w:t>(revision of S6-25xxxx)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350565EB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650617">
        <w:rPr>
          <w:rFonts w:ascii="Arial" w:eastAsia="SimSun" w:hAnsi="Arial"/>
        </w:rPr>
        <w:t xml:space="preserve">SA6 Rel-20 </w:t>
      </w:r>
      <w:r w:rsidR="00901838">
        <w:rPr>
          <w:rFonts w:ascii="Arial" w:eastAsia="SimSun" w:hAnsi="Arial"/>
        </w:rPr>
        <w:t>6G SID</w:t>
      </w:r>
      <w:r w:rsidR="00901838" w:rsidRPr="00901838">
        <w:rPr>
          <w:rFonts w:ascii="Arial" w:eastAsia="SimSun" w:hAnsi="Arial"/>
        </w:rPr>
        <w:t xml:space="preserve"> </w:t>
      </w:r>
      <w:r w:rsidR="00901838">
        <w:rPr>
          <w:rFonts w:ascii="Arial" w:eastAsia="SimSun" w:hAnsi="Arial"/>
        </w:rPr>
        <w:t>Moderator</w:t>
      </w:r>
    </w:p>
    <w:p w14:paraId="39AB3D99" w14:textId="5F11465E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901838" w:rsidRPr="00901838">
        <w:rPr>
          <w:rFonts w:ascii="Arial" w:eastAsia="SimSun" w:hAnsi="Arial"/>
        </w:rPr>
        <w:t xml:space="preserve">Discussion on work areas of </w:t>
      </w:r>
      <w:r w:rsidR="00832F62">
        <w:rPr>
          <w:rFonts w:ascii="Arial" w:eastAsia="SimSun" w:hAnsi="Arial"/>
        </w:rPr>
        <w:t>SA6</w:t>
      </w:r>
      <w:r w:rsidR="00901838" w:rsidRPr="00901838">
        <w:rPr>
          <w:rFonts w:ascii="Arial" w:eastAsia="SimSun" w:hAnsi="Arial"/>
        </w:rPr>
        <w:t xml:space="preserve"> </w:t>
      </w:r>
      <w:r w:rsidR="00832F62">
        <w:rPr>
          <w:rFonts w:ascii="Arial" w:eastAsia="SimSun" w:hAnsi="Arial"/>
        </w:rPr>
        <w:t xml:space="preserve">6G Application Enablement </w:t>
      </w:r>
      <w:r w:rsidR="00901838" w:rsidRPr="00901838">
        <w:rPr>
          <w:rFonts w:ascii="Arial" w:eastAsia="SimSun" w:hAnsi="Arial"/>
        </w:rPr>
        <w:t>study</w:t>
      </w:r>
    </w:p>
    <w:p w14:paraId="7966E8A0" w14:textId="150355D3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C112AC">
        <w:rPr>
          <w:rFonts w:ascii="Arial" w:eastAsia="SimSun" w:hAnsi="Arial"/>
        </w:rPr>
        <w:t>11</w:t>
      </w:r>
      <w:r w:rsidR="002D1DEF">
        <w:rPr>
          <w:rFonts w:ascii="Arial" w:eastAsia="SimSun" w:hAnsi="Arial"/>
        </w:rPr>
        <w:t>.</w:t>
      </w:r>
      <w:r w:rsidR="00C112AC">
        <w:rPr>
          <w:rFonts w:ascii="Arial" w:eastAsia="SimSun" w:hAnsi="Arial"/>
        </w:rPr>
        <w:t>1</w:t>
      </w:r>
    </w:p>
    <w:p w14:paraId="7BF73E5A" w14:textId="44591974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832F62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57226BD1" w:rsid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95515C">
        <w:rPr>
          <w:rFonts w:ascii="Arial" w:eastAsia="Calibri" w:hAnsi="Arial" w:cs="Arial"/>
          <w:i/>
          <w:sz w:val="22"/>
          <w:szCs w:val="22"/>
          <w:lang w:val="nl-NL"/>
        </w:rPr>
        <w:t xml:space="preserve">Proposed work areas </w:t>
      </w:r>
      <w:r w:rsidR="00732451">
        <w:rPr>
          <w:rFonts w:ascii="Arial" w:eastAsia="Calibri" w:hAnsi="Arial" w:cs="Arial"/>
          <w:i/>
          <w:sz w:val="22"/>
          <w:szCs w:val="22"/>
          <w:lang w:val="nl-NL"/>
        </w:rPr>
        <w:t xml:space="preserve">and work tasks </w:t>
      </w:r>
      <w:r w:rsidR="0095515C"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 w:rsidR="0095515C" w:rsidRPr="0095515C">
        <w:rPr>
          <w:rFonts w:ascii="Arial" w:eastAsia="Calibri" w:hAnsi="Arial" w:cs="Arial"/>
          <w:i/>
          <w:sz w:val="22"/>
          <w:szCs w:val="22"/>
          <w:lang w:val="nl-NL"/>
        </w:rPr>
        <w:t>SA6 6G Application Enablement study</w:t>
      </w:r>
    </w:p>
    <w:p w14:paraId="56611292" w14:textId="77777777" w:rsidR="0095515C" w:rsidRPr="00312745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312745">
        <w:rPr>
          <w:rFonts w:cs="Arial"/>
          <w:lang w:val="en-US"/>
        </w:rPr>
        <w:t>1</w:t>
      </w:r>
      <w:r w:rsidRPr="00312745">
        <w:rPr>
          <w:rFonts w:cs="Arial"/>
          <w:lang w:val="en-US"/>
        </w:rPr>
        <w:tab/>
        <w:t>Discussion</w:t>
      </w:r>
    </w:p>
    <w:p w14:paraId="6D7DF48B" w14:textId="77777777" w:rsidR="001D20B1" w:rsidRPr="00AD2AA3" w:rsidRDefault="001D20B1" w:rsidP="001D20B1">
      <w:pPr>
        <w:rPr>
          <w:rFonts w:ascii="Arial" w:eastAsia="DengXian" w:hAnsi="Arial" w:cs="Arial"/>
        </w:rPr>
      </w:pPr>
      <w:r w:rsidRPr="00AD2AA3">
        <w:rPr>
          <w:rFonts w:ascii="Arial" w:eastAsia="DengXian" w:hAnsi="Arial" w:cs="Arial"/>
        </w:rPr>
        <w:t>NWM discussions were conducted from Sep 1</w:t>
      </w:r>
      <w:r w:rsidRPr="00AD2AA3">
        <w:rPr>
          <w:rFonts w:ascii="Arial" w:eastAsia="DengXian" w:hAnsi="Arial" w:cs="Arial"/>
          <w:vertAlign w:val="superscript"/>
        </w:rPr>
        <w:t>st</w:t>
      </w:r>
      <w:r w:rsidRPr="00AD2AA3">
        <w:rPr>
          <w:rFonts w:ascii="Arial" w:eastAsia="DengXian" w:hAnsi="Arial" w:cs="Arial"/>
        </w:rPr>
        <w:t xml:space="preserve"> to 15</w:t>
      </w:r>
      <w:r w:rsidRPr="00AD2AA3">
        <w:rPr>
          <w:rFonts w:ascii="Arial" w:eastAsia="DengXian" w:hAnsi="Arial" w:cs="Arial"/>
          <w:vertAlign w:val="superscript"/>
        </w:rPr>
        <w:t>th</w:t>
      </w:r>
      <w:r w:rsidRPr="00AD2AA3">
        <w:rPr>
          <w:rFonts w:ascii="Arial" w:eastAsia="DengXian" w:hAnsi="Arial" w:cs="Arial"/>
        </w:rPr>
        <w:t>, 2025 and can be found in the following link:</w:t>
      </w:r>
    </w:p>
    <w:p w14:paraId="141B7B19" w14:textId="77777777" w:rsidR="001D20B1" w:rsidRPr="00AD2AA3" w:rsidRDefault="005621AA" w:rsidP="001D20B1">
      <w:pPr>
        <w:rPr>
          <w:rFonts w:ascii="Arial" w:eastAsia="DengXian" w:hAnsi="Arial" w:cs="Arial"/>
        </w:rPr>
      </w:pPr>
      <w:hyperlink r:id="rId7" w:anchor="/documents/9246" w:history="1">
        <w:r w:rsidR="001D20B1" w:rsidRPr="00AD2AA3">
          <w:rPr>
            <w:rStyle w:val="Hyperlink"/>
            <w:rFonts w:ascii="Arial" w:eastAsia="DengXian" w:hAnsi="Arial" w:cs="Arial"/>
          </w:rPr>
          <w:t>https://nwm-trial.etsi.org/#/documents/9246</w:t>
        </w:r>
      </w:hyperlink>
    </w:p>
    <w:p w14:paraId="7D4E38A2" w14:textId="1866F9F6" w:rsidR="001D20B1" w:rsidRDefault="001D20B1" w:rsidP="001D20B1">
      <w:pPr>
        <w:rPr>
          <w:rFonts w:ascii="Arial" w:eastAsia="DengXian" w:hAnsi="Arial" w:cs="Arial"/>
          <w:lang w:eastAsia="en-US"/>
        </w:rPr>
      </w:pPr>
      <w:r w:rsidRPr="00355033">
        <w:rPr>
          <w:rFonts w:ascii="Arial" w:eastAsia="DengXian" w:hAnsi="Arial" w:cs="Arial"/>
          <w:lang w:eastAsia="en-US"/>
        </w:rPr>
        <w:t xml:space="preserve">Moderator summary of NWM discussion </w:t>
      </w:r>
      <w:r>
        <w:rPr>
          <w:rFonts w:ascii="Arial" w:eastAsia="DengXian" w:hAnsi="Arial" w:cs="Arial"/>
          <w:lang w:eastAsia="en-US"/>
        </w:rPr>
        <w:t xml:space="preserve">is available in </w:t>
      </w:r>
      <w:r w:rsidR="00B0228A" w:rsidRPr="00B0228A">
        <w:rPr>
          <w:rFonts w:ascii="Arial" w:eastAsia="DengXian" w:hAnsi="Arial" w:cs="Arial"/>
          <w:lang w:eastAsia="en-US"/>
        </w:rPr>
        <w:t>S6-254325</w:t>
      </w:r>
      <w:r w:rsidR="00B0228A">
        <w:rPr>
          <w:rFonts w:ascii="Arial" w:eastAsia="DengXian" w:hAnsi="Arial" w:cs="Arial"/>
          <w:lang w:eastAsia="en-US"/>
        </w:rPr>
        <w:t xml:space="preserve"> </w:t>
      </w:r>
      <w:r>
        <w:rPr>
          <w:rFonts w:ascii="Arial" w:eastAsia="DengXian" w:hAnsi="Arial" w:cs="Arial"/>
          <w:lang w:eastAsia="en-US"/>
        </w:rPr>
        <w:t xml:space="preserve">and proposal in </w:t>
      </w:r>
      <w:r w:rsidR="00B0228A">
        <w:rPr>
          <w:rFonts w:ascii="Arial" w:eastAsia="DengXian" w:hAnsi="Arial" w:cs="Arial"/>
          <w:lang w:eastAsia="en-US"/>
        </w:rPr>
        <w:t>S6-254326</w:t>
      </w:r>
      <w:r>
        <w:rPr>
          <w:rFonts w:ascii="Arial" w:eastAsia="DengXian" w:hAnsi="Arial" w:cs="Arial"/>
          <w:lang w:eastAsia="en-US"/>
        </w:rPr>
        <w:t>.</w:t>
      </w:r>
    </w:p>
    <w:p w14:paraId="3CDF94CA" w14:textId="612A49FE" w:rsidR="001D20B1" w:rsidRPr="00F26A02" w:rsidRDefault="001D20B1" w:rsidP="001D20B1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During SA6#69, further discussion happened on the Work Areas and Work Tasks. Clause 2 provides the content that would go to NWM#2 discussions</w:t>
      </w:r>
      <w:r w:rsidR="00571ADF">
        <w:rPr>
          <w:rFonts w:ascii="Arial" w:eastAsia="DengXian" w:hAnsi="Arial" w:cs="Arial"/>
        </w:rPr>
        <w:t xml:space="preserve"> (scheduled </w:t>
      </w:r>
      <w:r w:rsidR="00DF4290">
        <w:rPr>
          <w:rFonts w:ascii="Arial" w:eastAsia="DengXian" w:hAnsi="Arial" w:cs="Arial"/>
        </w:rPr>
        <w:t xml:space="preserve">from </w:t>
      </w:r>
      <w:r w:rsidR="00571ADF" w:rsidRPr="00571ADF">
        <w:rPr>
          <w:rFonts w:ascii="Arial" w:eastAsia="DengXian" w:hAnsi="Arial" w:cs="Arial"/>
        </w:rPr>
        <w:t>Oct 20</w:t>
      </w:r>
      <w:r w:rsidR="00DF4290" w:rsidRPr="00DF4290">
        <w:rPr>
          <w:rFonts w:ascii="Arial" w:eastAsia="DengXian" w:hAnsi="Arial" w:cs="Arial"/>
          <w:vertAlign w:val="superscript"/>
        </w:rPr>
        <w:t>th</w:t>
      </w:r>
      <w:r w:rsidR="00DF4290">
        <w:rPr>
          <w:rFonts w:ascii="Arial" w:eastAsia="DengXian" w:hAnsi="Arial" w:cs="Arial"/>
        </w:rPr>
        <w:t xml:space="preserve"> to Oct </w:t>
      </w:r>
      <w:r w:rsidR="00571ADF" w:rsidRPr="00571ADF">
        <w:rPr>
          <w:rFonts w:ascii="Arial" w:eastAsia="DengXian" w:hAnsi="Arial" w:cs="Arial"/>
        </w:rPr>
        <w:t>26</w:t>
      </w:r>
      <w:r w:rsidR="00DF4290" w:rsidRPr="00DF4290">
        <w:rPr>
          <w:rFonts w:ascii="Arial" w:eastAsia="DengXian" w:hAnsi="Arial" w:cs="Arial"/>
          <w:vertAlign w:val="superscript"/>
        </w:rPr>
        <w:t>th</w:t>
      </w:r>
      <w:r w:rsidR="00571ADF">
        <w:rPr>
          <w:rFonts w:ascii="Arial" w:eastAsia="DengXian" w:hAnsi="Arial" w:cs="Arial"/>
        </w:rPr>
        <w:t>)</w:t>
      </w:r>
      <w:r w:rsidRPr="00312745">
        <w:rPr>
          <w:rFonts w:ascii="Arial" w:eastAsia="DengXian" w:hAnsi="Arial" w:cs="Arial"/>
          <w:lang w:eastAsia="en-US"/>
        </w:rPr>
        <w:t xml:space="preserve">. </w:t>
      </w:r>
    </w:p>
    <w:p w14:paraId="11AB6EA2" w14:textId="05AE04C0" w:rsidR="0095515C" w:rsidRPr="00312745" w:rsidRDefault="004E6591" w:rsidP="0095515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Once the</w:t>
      </w:r>
      <w:r w:rsidR="0095515C" w:rsidRPr="00312745">
        <w:rPr>
          <w:rFonts w:ascii="Arial" w:eastAsia="DengXian" w:hAnsi="Arial" w:cs="Arial"/>
        </w:rPr>
        <w:t xml:space="preserve"> </w:t>
      </w:r>
      <w:r w:rsidR="00DE449A">
        <w:rPr>
          <w:rFonts w:ascii="Arial" w:eastAsia="DengXian" w:hAnsi="Arial" w:cs="Arial"/>
        </w:rPr>
        <w:t>moderated</w:t>
      </w:r>
      <w:r w:rsidR="0095515C" w:rsidRPr="00312745">
        <w:rPr>
          <w:rFonts w:ascii="Arial" w:eastAsia="DengXian" w:hAnsi="Arial" w:cs="Arial"/>
        </w:rPr>
        <w:t xml:space="preserve"> discussion </w:t>
      </w:r>
      <w:r>
        <w:rPr>
          <w:rFonts w:ascii="Arial" w:eastAsia="DengXian" w:hAnsi="Arial" w:cs="Arial"/>
        </w:rPr>
        <w:t xml:space="preserve">is completed, </w:t>
      </w:r>
      <w:r w:rsidR="0095515C" w:rsidRPr="00312745">
        <w:rPr>
          <w:rFonts w:ascii="Arial" w:eastAsia="DengXian" w:hAnsi="Arial" w:cs="Arial"/>
        </w:rPr>
        <w:t xml:space="preserve">moderator will provide a summary and a </w:t>
      </w:r>
      <w:r w:rsidR="00DE449A">
        <w:rPr>
          <w:rFonts w:ascii="Arial" w:eastAsia="DengXian" w:hAnsi="Arial" w:cs="Arial"/>
        </w:rPr>
        <w:t xml:space="preserve">revised </w:t>
      </w:r>
      <w:r w:rsidR="0095515C" w:rsidRPr="00312745">
        <w:rPr>
          <w:rFonts w:ascii="Arial" w:eastAsia="DengXian" w:hAnsi="Arial" w:cs="Arial"/>
        </w:rPr>
        <w:t>proposal of 6G SID for SA</w:t>
      </w:r>
      <w:r w:rsidR="00DE449A">
        <w:rPr>
          <w:rFonts w:ascii="Arial" w:eastAsia="DengXian" w:hAnsi="Arial" w:cs="Arial"/>
        </w:rPr>
        <w:t>6#</w:t>
      </w:r>
      <w:r>
        <w:rPr>
          <w:rFonts w:ascii="Arial" w:eastAsia="DengXian" w:hAnsi="Arial" w:cs="Arial"/>
        </w:rPr>
        <w:t>70</w:t>
      </w:r>
      <w:r w:rsidR="0095515C" w:rsidRPr="00312745">
        <w:rPr>
          <w:rFonts w:ascii="Arial" w:eastAsia="DengXian" w:hAnsi="Arial" w:cs="Arial"/>
        </w:rPr>
        <w:t xml:space="preserve"> meeting.</w:t>
      </w:r>
    </w:p>
    <w:p w14:paraId="78FA5B16" w14:textId="4CE3C995" w:rsidR="0095515C" w:rsidRDefault="0095515C" w:rsidP="0095515C">
      <w:pPr>
        <w:rPr>
          <w:rFonts w:ascii="Arial" w:eastAsia="DengXian" w:hAnsi="Arial" w:cs="Arial"/>
        </w:rPr>
      </w:pPr>
      <w:r w:rsidRPr="00312745">
        <w:rPr>
          <w:rFonts w:ascii="Arial" w:eastAsia="DengXian" w:hAnsi="Arial" w:cs="Arial"/>
        </w:rPr>
        <w:t>The following are modera</w:t>
      </w:r>
      <w:r w:rsidR="008B7039">
        <w:rPr>
          <w:rFonts w:ascii="Arial" w:eastAsia="DengXian" w:hAnsi="Arial" w:cs="Arial"/>
        </w:rPr>
        <w:t xml:space="preserve">tor proposals on the </w:t>
      </w:r>
      <w:r w:rsidR="004E6591">
        <w:rPr>
          <w:rFonts w:ascii="Arial" w:eastAsia="DengXian" w:hAnsi="Arial" w:cs="Arial"/>
        </w:rPr>
        <w:t>W</w:t>
      </w:r>
      <w:r w:rsidR="008B7039">
        <w:rPr>
          <w:rFonts w:ascii="Arial" w:eastAsia="DengXian" w:hAnsi="Arial" w:cs="Arial"/>
        </w:rPr>
        <w:t xml:space="preserve">ork </w:t>
      </w:r>
      <w:r w:rsidR="004E6591">
        <w:rPr>
          <w:rFonts w:ascii="Arial" w:eastAsia="DengXian" w:hAnsi="Arial" w:cs="Arial"/>
        </w:rPr>
        <w:t>A</w:t>
      </w:r>
      <w:r w:rsidR="008B7039">
        <w:rPr>
          <w:rFonts w:ascii="Arial" w:eastAsia="DengXian" w:hAnsi="Arial" w:cs="Arial"/>
        </w:rPr>
        <w:t>reas</w:t>
      </w:r>
      <w:r w:rsidR="004E6591">
        <w:rPr>
          <w:rFonts w:ascii="Arial" w:eastAsia="DengXian" w:hAnsi="Arial" w:cs="Arial"/>
        </w:rPr>
        <w:t xml:space="preserve">, Work Tasks and </w:t>
      </w:r>
      <w:r w:rsidR="00A0297D">
        <w:rPr>
          <w:rFonts w:ascii="Arial" w:eastAsia="DengXian" w:hAnsi="Arial" w:cs="Arial"/>
        </w:rPr>
        <w:t>moderated discussion</w:t>
      </w:r>
      <w:r w:rsidR="004E6591">
        <w:rPr>
          <w:rFonts w:ascii="Arial" w:eastAsia="DengXian" w:hAnsi="Arial" w:cs="Arial"/>
        </w:rPr>
        <w:t xml:space="preserve"> questions</w:t>
      </w:r>
      <w:r>
        <w:rPr>
          <w:rFonts w:ascii="Arial" w:eastAsia="DengXian" w:hAnsi="Arial" w:cs="Arial" w:hint="eastAsia"/>
        </w:rPr>
        <w:t>.</w:t>
      </w:r>
      <w:r>
        <w:rPr>
          <w:rFonts w:ascii="Arial" w:eastAsia="DengXian" w:hAnsi="Arial" w:cs="Arial"/>
        </w:rPr>
        <w:t xml:space="preserve"> </w:t>
      </w:r>
    </w:p>
    <w:p w14:paraId="10FFEAD0" w14:textId="77777777" w:rsidR="0095515C" w:rsidRPr="00312745" w:rsidRDefault="0095515C" w:rsidP="0095515C">
      <w:pPr>
        <w:pStyle w:val="Heading1"/>
        <w:rPr>
          <w:rFonts w:cs="Arial"/>
          <w:lang w:val="en-US"/>
        </w:rPr>
      </w:pPr>
      <w:r w:rsidRPr="00312745">
        <w:rPr>
          <w:rFonts w:eastAsia="DengXian" w:cs="Arial"/>
        </w:rPr>
        <w:t>2.</w:t>
      </w:r>
      <w:r w:rsidRPr="00312745">
        <w:rPr>
          <w:rFonts w:eastAsia="DengXian" w:cs="Arial"/>
        </w:rPr>
        <w:tab/>
        <w:t>Work Area Description</w:t>
      </w:r>
      <w:r w:rsidRPr="00312745">
        <w:rPr>
          <w:rFonts w:cs="Arial"/>
          <w:lang w:val="en-US"/>
        </w:rPr>
        <w:t>s</w:t>
      </w:r>
    </w:p>
    <w:p w14:paraId="44DFE310" w14:textId="28BDA397" w:rsidR="0095515C" w:rsidRDefault="0095515C" w:rsidP="0095515C">
      <w:pPr>
        <w:rPr>
          <w:rFonts w:ascii="Arial" w:eastAsia="DengXian" w:hAnsi="Arial" w:cs="Arial"/>
        </w:rPr>
      </w:pPr>
      <w:r w:rsidRPr="00312745">
        <w:rPr>
          <w:rFonts w:ascii="Arial" w:eastAsia="DengXian" w:hAnsi="Arial" w:cs="Arial"/>
        </w:rPr>
        <w:t xml:space="preserve">It is proposed to endorse the following </w:t>
      </w:r>
      <w:r>
        <w:rPr>
          <w:rFonts w:ascii="Arial" w:eastAsia="DengXian" w:hAnsi="Arial" w:cs="Arial"/>
        </w:rPr>
        <w:t>work area</w:t>
      </w:r>
      <w:r w:rsidRPr="00312745">
        <w:rPr>
          <w:rFonts w:ascii="Arial" w:eastAsia="DengXian" w:hAnsi="Arial" w:cs="Arial"/>
        </w:rPr>
        <w:t xml:space="preserve"> for </w:t>
      </w:r>
      <w:r w:rsidR="007C12BC">
        <w:rPr>
          <w:rFonts w:ascii="Arial" w:eastAsia="DengXian" w:hAnsi="Arial" w:cs="Arial"/>
        </w:rPr>
        <w:t>NWM#2</w:t>
      </w:r>
      <w:r w:rsidRPr="00312745">
        <w:rPr>
          <w:rFonts w:ascii="Arial" w:eastAsia="DengXian" w:hAnsi="Arial" w:cs="Arial"/>
        </w:rPr>
        <w:t xml:space="preserve"> discussion</w:t>
      </w:r>
      <w:r w:rsidR="007C12BC">
        <w:rPr>
          <w:rFonts w:ascii="Arial" w:eastAsia="DengXian" w:hAnsi="Arial" w:cs="Arial"/>
        </w:rPr>
        <w:t>.</w:t>
      </w:r>
      <w:r>
        <w:rPr>
          <w:rFonts w:ascii="Arial" w:eastAsia="DengXian" w:hAnsi="Arial" w:cs="Arial"/>
        </w:rPr>
        <w:t xml:space="preserve"> </w:t>
      </w:r>
    </w:p>
    <w:p w14:paraId="5C16AAD0" w14:textId="13AD40BC" w:rsidR="0095515C" w:rsidRPr="005511D2" w:rsidRDefault="0095515C" w:rsidP="0095515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</w:rPr>
        <w:t>NOTE</w:t>
      </w:r>
      <w:r w:rsidRPr="00485A51">
        <w:rPr>
          <w:rFonts w:ascii="Arial" w:eastAsia="DengXian" w:hAnsi="Arial" w:cs="Arial"/>
        </w:rPr>
        <w:t>:</w:t>
      </w:r>
      <w:r w:rsidRPr="005511D2">
        <w:rPr>
          <w:rFonts w:ascii="Arial" w:eastAsia="DengXian" w:hAnsi="Arial" w:cs="Arial"/>
        </w:rPr>
        <w:t xml:space="preserve"> </w:t>
      </w:r>
      <w:r w:rsidRPr="00485A51">
        <w:rPr>
          <w:rFonts w:ascii="Arial" w:eastAsia="DengXian" w:hAnsi="Arial" w:cs="Arial"/>
        </w:rPr>
        <w:t xml:space="preserve">the work area description within each work area is just for companies to provide </w:t>
      </w:r>
      <w:r w:rsidR="00A0297D">
        <w:rPr>
          <w:rFonts w:ascii="Arial" w:eastAsia="DengXian" w:hAnsi="Arial" w:cs="Arial"/>
        </w:rPr>
        <w:t>moderated</w:t>
      </w:r>
      <w:r w:rsidRPr="00485A51">
        <w:rPr>
          <w:rFonts w:ascii="Arial" w:eastAsia="DengXian" w:hAnsi="Arial" w:cs="Arial"/>
        </w:rPr>
        <w:t xml:space="preserve"> input on. Whether each area needs to be studied or not will be determined based on the </w:t>
      </w:r>
      <w:r w:rsidR="00A0297D">
        <w:rPr>
          <w:rFonts w:ascii="Arial" w:eastAsia="DengXian" w:hAnsi="Arial" w:cs="Arial"/>
        </w:rPr>
        <w:t>moderated</w:t>
      </w:r>
      <w:r w:rsidRPr="00485A51">
        <w:rPr>
          <w:rFonts w:ascii="Arial" w:eastAsia="DengXian" w:hAnsi="Arial" w:cs="Arial"/>
        </w:rPr>
        <w:t xml:space="preserve"> discussion and the final scope of study</w:t>
      </w:r>
      <w:r w:rsidRPr="005511D2">
        <w:rPr>
          <w:rFonts w:ascii="Arial" w:eastAsia="DengXian" w:hAnsi="Arial" w:cs="Arial"/>
        </w:rPr>
        <w:t>.</w:t>
      </w:r>
    </w:p>
    <w:p w14:paraId="62A6E645" w14:textId="51F6C205" w:rsidR="0095515C" w:rsidRPr="00312745" w:rsidRDefault="0095515C" w:rsidP="0095515C">
      <w:pPr>
        <w:rPr>
          <w:rFonts w:eastAsia="MS Gothic"/>
          <w:color w:val="FF0000"/>
          <w:lang w:eastAsia="ja-JP"/>
        </w:rPr>
      </w:pPr>
      <w:r w:rsidRPr="00312745">
        <w:rPr>
          <w:rFonts w:ascii="Arial" w:eastAsia="DengXian" w:hAnsi="Arial" w:cs="Arial"/>
          <w:color w:val="FF0000"/>
          <w:sz w:val="36"/>
          <w:lang w:eastAsia="ja-JP"/>
        </w:rPr>
        <w:t>/*************************** Start ***************************/</w:t>
      </w:r>
    </w:p>
    <w:p w14:paraId="37DCC4E7" w14:textId="6F641122" w:rsidR="0095515C" w:rsidRPr="00312745" w:rsidRDefault="007A6710" w:rsidP="0095515C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95515C" w:rsidRPr="00312745">
        <w:rPr>
          <w:rFonts w:eastAsia="DengXian" w:cs="Arial"/>
          <w:lang w:eastAsia="zh-CN"/>
        </w:rPr>
        <w:t>1</w:t>
      </w:r>
      <w:r w:rsidR="0095515C" w:rsidRPr="00312745">
        <w:rPr>
          <w:rFonts w:eastAsia="DengXian" w:cs="Arial"/>
          <w:lang w:eastAsia="zh-CN"/>
        </w:rPr>
        <w:tab/>
      </w:r>
      <w:r w:rsidR="00C6162C" w:rsidRPr="00CA3710">
        <w:rPr>
          <w:rFonts w:eastAsia="DengXian" w:cs="Arial"/>
          <w:lang w:eastAsia="zh-CN"/>
        </w:rPr>
        <w:t>Exposure</w:t>
      </w:r>
      <w:r w:rsidR="004055CE">
        <w:rPr>
          <w:rFonts w:eastAsia="DengXian" w:cs="Arial"/>
          <w:lang w:eastAsia="zh-CN"/>
        </w:rPr>
        <w:t xml:space="preserve"> </w:t>
      </w:r>
      <w:r w:rsidR="004E3270">
        <w:rPr>
          <w:rFonts w:eastAsia="DengXian" w:cs="Arial"/>
          <w:lang w:eastAsia="zh-CN"/>
        </w:rPr>
        <w:t>Framework</w:t>
      </w:r>
      <w:r w:rsidR="00900454" w:rsidRPr="00900454">
        <w:rPr>
          <w:rFonts w:eastAsia="DengXian" w:cs="Arial"/>
          <w:lang w:eastAsia="zh-CN"/>
        </w:rPr>
        <w:t xml:space="preserve"> Aspects</w:t>
      </w:r>
    </w:p>
    <w:p w14:paraId="2B7A919C" w14:textId="77777777" w:rsidR="0095515C" w:rsidRPr="00312745" w:rsidRDefault="0095515C" w:rsidP="0095515C">
      <w:pPr>
        <w:rPr>
          <w:rFonts w:ascii="Arial" w:eastAsia="DengXian" w:hAnsi="Arial" w:cs="Arial"/>
        </w:rPr>
      </w:pPr>
    </w:p>
    <w:p w14:paraId="1830D049" w14:textId="77777777" w:rsidR="0095515C" w:rsidRPr="00312745" w:rsidRDefault="0095515C" w:rsidP="0095515C">
      <w:pPr>
        <w:rPr>
          <w:rFonts w:ascii="Arial" w:eastAsia="DengXian" w:hAnsi="Arial" w:cs="Arial"/>
        </w:rPr>
      </w:pPr>
      <w:r w:rsidRPr="00312745">
        <w:rPr>
          <w:rFonts w:ascii="Arial" w:eastAsia="DengXian" w:hAnsi="Arial" w:cs="Arial"/>
          <w:b/>
        </w:rPr>
        <w:t>Moderator proposal:</w:t>
      </w:r>
      <w:r w:rsidRPr="00312745">
        <w:rPr>
          <w:rFonts w:ascii="Arial" w:eastAsia="DengXian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2"/>
        <w:gridCol w:w="7348"/>
      </w:tblGrid>
      <w:tr w:rsidR="0095515C" w:rsidRPr="00312745" w14:paraId="00823943" w14:textId="77777777" w:rsidTr="00351289">
        <w:tc>
          <w:tcPr>
            <w:tcW w:w="3114" w:type="dxa"/>
          </w:tcPr>
          <w:p w14:paraId="23B3465B" w14:textId="77777777" w:rsidR="0095515C" w:rsidRPr="00312745" w:rsidRDefault="0095515C" w:rsidP="00351289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11446" w:type="dxa"/>
          </w:tcPr>
          <w:p w14:paraId="7A8FFA4C" w14:textId="4DC64EAE" w:rsidR="0095515C" w:rsidRPr="004526A3" w:rsidRDefault="00C6162C" w:rsidP="00B13FBA">
            <w:pPr>
              <w:rPr>
                <w:rFonts w:ascii="Arial" w:eastAsia="DengXian" w:hAnsi="Arial" w:cs="Arial"/>
                <w:sz w:val="22"/>
                <w:lang w:val="en-GB"/>
              </w:rPr>
            </w:pPr>
            <w:r w:rsidRPr="00CA3710">
              <w:rPr>
                <w:rFonts w:ascii="Arial" w:eastAsia="Malgun Gothic" w:hAnsi="Arial" w:cs="Arial"/>
                <w:sz w:val="22"/>
                <w:lang w:val="en-GB"/>
              </w:rPr>
              <w:t>Exposure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="00D76703">
              <w:rPr>
                <w:rFonts w:ascii="Arial" w:eastAsia="Malgun Gothic" w:hAnsi="Arial" w:cs="Arial"/>
                <w:sz w:val="22"/>
                <w:lang w:val="en-GB"/>
              </w:rPr>
              <w:t>Framework</w:t>
            </w:r>
            <w:r w:rsidR="001A7A2D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="00900454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facilitates overall </w:t>
            </w:r>
            <w:r w:rsidR="00146E0D">
              <w:rPr>
                <w:rFonts w:ascii="Arial" w:eastAsia="Malgun Gothic" w:hAnsi="Arial" w:cs="Arial"/>
                <w:sz w:val="22"/>
                <w:lang w:val="en-GB"/>
              </w:rPr>
              <w:t xml:space="preserve">consumption of </w:t>
            </w:r>
            <w:r w:rsidR="0073415C">
              <w:rPr>
                <w:rFonts w:ascii="Arial" w:eastAsia="Malgun Gothic" w:hAnsi="Arial" w:cs="Arial"/>
                <w:sz w:val="22"/>
                <w:lang w:val="en-GB"/>
              </w:rPr>
              <w:t xml:space="preserve">6G </w:t>
            </w:r>
            <w:r w:rsidR="00146E0D">
              <w:rPr>
                <w:rFonts w:ascii="Arial" w:eastAsia="Malgun Gothic" w:hAnsi="Arial" w:cs="Arial"/>
                <w:sz w:val="22"/>
                <w:lang w:val="en-GB"/>
              </w:rPr>
              <w:t>services</w:t>
            </w:r>
            <w:r w:rsidR="00900454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, covering </w:t>
            </w:r>
            <w:r w:rsidR="00B13FBA">
              <w:rPr>
                <w:rFonts w:ascii="Arial" w:eastAsia="Malgun Gothic" w:hAnsi="Arial" w:cs="Arial"/>
                <w:sz w:val="22"/>
                <w:lang w:val="en-GB"/>
              </w:rPr>
              <w:t xml:space="preserve">support for </w:t>
            </w:r>
            <w:r w:rsidR="00791C3F">
              <w:rPr>
                <w:rFonts w:ascii="Arial" w:eastAsia="Malgun Gothic" w:hAnsi="Arial" w:cs="Arial"/>
                <w:sz w:val="22"/>
                <w:lang w:val="en-GB"/>
              </w:rPr>
              <w:t>capability exposure</w:t>
            </w:r>
            <w:r w:rsidR="00791C3F" w:rsidRPr="004526A3" w:rsidDel="00791C3F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="00900454" w:rsidRPr="004526A3">
              <w:rPr>
                <w:rFonts w:ascii="Arial" w:eastAsia="Malgun Gothic" w:hAnsi="Arial" w:cs="Arial"/>
                <w:sz w:val="22"/>
                <w:lang w:val="en-GB"/>
              </w:rPr>
              <w:t>that appl</w:t>
            </w:r>
            <w:r w:rsidR="00B13FBA">
              <w:rPr>
                <w:rFonts w:ascii="Arial" w:eastAsia="Malgun Gothic" w:hAnsi="Arial" w:cs="Arial"/>
                <w:sz w:val="22"/>
                <w:lang w:val="en-GB"/>
              </w:rPr>
              <w:t>ied</w:t>
            </w:r>
            <w:r w:rsidR="00900454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across use cases and services e.g. </w:t>
            </w:r>
            <w:r w:rsidR="00395D60">
              <w:rPr>
                <w:rFonts w:ascii="Arial" w:eastAsia="Malgun Gothic" w:hAnsi="Arial" w:cs="Arial"/>
                <w:sz w:val="22"/>
                <w:lang w:val="en-GB"/>
              </w:rPr>
              <w:t xml:space="preserve">new </w:t>
            </w:r>
            <w:r w:rsidR="00B13FBA">
              <w:rPr>
                <w:rFonts w:ascii="Arial" w:eastAsia="Malgun Gothic" w:hAnsi="Arial" w:cs="Arial"/>
                <w:sz w:val="22"/>
                <w:lang w:val="en-GB"/>
              </w:rPr>
              <w:t xml:space="preserve">functionality </w:t>
            </w:r>
            <w:r w:rsidR="00395D60">
              <w:rPr>
                <w:rFonts w:ascii="Arial" w:eastAsia="Malgun Gothic" w:hAnsi="Arial" w:cs="Arial"/>
                <w:sz w:val="22"/>
                <w:lang w:val="en-GB"/>
              </w:rPr>
              <w:t xml:space="preserve">or </w:t>
            </w:r>
            <w:r w:rsidR="00640819">
              <w:rPr>
                <w:rFonts w:ascii="Arial" w:eastAsia="Malgun Gothic" w:hAnsi="Arial" w:cs="Arial"/>
                <w:sz w:val="22"/>
                <w:lang w:val="en-GB"/>
              </w:rPr>
              <w:t xml:space="preserve">enhancements to </w:t>
            </w:r>
            <w:r w:rsidR="00395D60">
              <w:rPr>
                <w:rFonts w:ascii="Arial" w:eastAsia="Malgun Gothic" w:hAnsi="Arial" w:cs="Arial"/>
                <w:sz w:val="22"/>
                <w:lang w:val="en-GB"/>
              </w:rPr>
              <w:t>exposure</w:t>
            </w:r>
            <w:r w:rsidR="00E148D7">
              <w:rPr>
                <w:rFonts w:ascii="Arial" w:eastAsia="Malgun Gothic" w:hAnsi="Arial" w:cs="Arial"/>
                <w:sz w:val="22"/>
                <w:lang w:val="en-GB"/>
              </w:rPr>
              <w:t xml:space="preserve"> frameworks </w:t>
            </w:r>
            <w:r w:rsidR="00B13FBA">
              <w:rPr>
                <w:rFonts w:ascii="Arial" w:eastAsia="Malgun Gothic" w:hAnsi="Arial" w:cs="Arial"/>
                <w:sz w:val="22"/>
                <w:lang w:val="en-GB"/>
              </w:rPr>
              <w:t xml:space="preserve">such as </w:t>
            </w:r>
            <w:r w:rsidR="00640819">
              <w:rPr>
                <w:rFonts w:ascii="Arial" w:eastAsia="Malgun Gothic" w:hAnsi="Arial" w:cs="Arial"/>
                <w:sz w:val="22"/>
                <w:lang w:val="en-GB"/>
              </w:rPr>
              <w:t>CAPIF</w:t>
            </w:r>
            <w:r w:rsidR="00900454" w:rsidRPr="004526A3">
              <w:rPr>
                <w:rFonts w:ascii="Arial" w:eastAsia="Malgun Gothic" w:hAnsi="Arial" w:cs="Arial"/>
                <w:sz w:val="22"/>
                <w:lang w:val="en-GB"/>
              </w:rPr>
              <w:t>.</w:t>
            </w:r>
          </w:p>
        </w:tc>
      </w:tr>
      <w:tr w:rsidR="009E5F43" w:rsidRPr="00312745" w14:paraId="73ED8EC6" w14:textId="77777777" w:rsidTr="00351289">
        <w:tc>
          <w:tcPr>
            <w:tcW w:w="3114" w:type="dxa"/>
          </w:tcPr>
          <w:p w14:paraId="0A5E0F96" w14:textId="61B663BD" w:rsidR="009E5F43" w:rsidRPr="00312745" w:rsidRDefault="00BE5C55" w:rsidP="0035128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Candidate </w:t>
            </w:r>
            <w:r w:rsidR="009E5F43"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11446" w:type="dxa"/>
          </w:tcPr>
          <w:p w14:paraId="0710B3DF" w14:textId="6353BF1E" w:rsidR="00727ABC" w:rsidRPr="00F81314" w:rsidRDefault="001D20B1" w:rsidP="00727ABC">
            <w:pPr>
              <w:pStyle w:val="ListParagraph"/>
              <w:numPr>
                <w:ilvl w:val="0"/>
                <w:numId w:val="6"/>
              </w:numPr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558895F4" w14:textId="41EE2F4A" w:rsidR="00225A0A" w:rsidRPr="00750C1D" w:rsidRDefault="00225A0A" w:rsidP="00A555F4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1EDB785D" w14:textId="77777777" w:rsidR="0095515C" w:rsidRPr="00312745" w:rsidRDefault="0095515C" w:rsidP="0095515C">
      <w:pPr>
        <w:rPr>
          <w:rFonts w:eastAsia="MS Gothic"/>
          <w:lang w:eastAsia="ja-JP"/>
        </w:rPr>
      </w:pPr>
    </w:p>
    <w:p w14:paraId="797233D3" w14:textId="7E6BBDB7" w:rsidR="004E3270" w:rsidRPr="00312745" w:rsidRDefault="007A6710" w:rsidP="004E3270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FD60C4">
        <w:rPr>
          <w:rFonts w:eastAsia="DengXian" w:cs="Arial"/>
          <w:lang w:eastAsia="zh-CN"/>
        </w:rPr>
        <w:t>2</w:t>
      </w:r>
      <w:r w:rsidR="004E3270" w:rsidRPr="00312745">
        <w:rPr>
          <w:rFonts w:eastAsia="DengXian" w:cs="Arial"/>
          <w:lang w:eastAsia="zh-CN"/>
        </w:rPr>
        <w:tab/>
      </w:r>
      <w:r w:rsidR="004E3270">
        <w:rPr>
          <w:rFonts w:eastAsia="DengXian" w:cs="Arial"/>
          <w:lang w:eastAsia="zh-CN"/>
        </w:rPr>
        <w:t xml:space="preserve">Application Enabler </w:t>
      </w:r>
      <w:r w:rsidR="00C6162C" w:rsidRPr="00CA3710">
        <w:rPr>
          <w:rFonts w:eastAsia="DengXian" w:cs="Arial"/>
          <w:lang w:eastAsia="zh-CN"/>
        </w:rPr>
        <w:t>Service</w:t>
      </w:r>
      <w:r w:rsidR="00C6162C">
        <w:rPr>
          <w:rFonts w:eastAsia="DengXian" w:cs="Arial"/>
          <w:lang w:eastAsia="zh-CN"/>
        </w:rPr>
        <w:t xml:space="preserve"> </w:t>
      </w:r>
      <w:r w:rsidR="004E3270" w:rsidRPr="00900454">
        <w:rPr>
          <w:rFonts w:eastAsia="DengXian" w:cs="Arial"/>
          <w:lang w:eastAsia="zh-CN"/>
        </w:rPr>
        <w:t>Aspects</w:t>
      </w:r>
    </w:p>
    <w:p w14:paraId="2D3B25C8" w14:textId="77777777" w:rsidR="004E3270" w:rsidRPr="00312745" w:rsidRDefault="004E3270" w:rsidP="004E3270">
      <w:pPr>
        <w:rPr>
          <w:rFonts w:ascii="Arial" w:eastAsia="DengXian" w:hAnsi="Arial" w:cs="Arial"/>
        </w:rPr>
      </w:pPr>
    </w:p>
    <w:p w14:paraId="51253482" w14:textId="77777777" w:rsidR="004E3270" w:rsidRPr="00312745" w:rsidRDefault="004E3270" w:rsidP="004E3270">
      <w:pPr>
        <w:rPr>
          <w:rFonts w:ascii="Arial" w:eastAsia="DengXian" w:hAnsi="Arial" w:cs="Arial"/>
        </w:rPr>
      </w:pPr>
      <w:r w:rsidRPr="00312745">
        <w:rPr>
          <w:rFonts w:ascii="Arial" w:eastAsia="DengXian" w:hAnsi="Arial" w:cs="Arial"/>
          <w:b/>
        </w:rPr>
        <w:lastRenderedPageBreak/>
        <w:t>Moderator proposal:</w:t>
      </w:r>
      <w:r w:rsidRPr="00312745">
        <w:rPr>
          <w:rFonts w:ascii="Arial" w:eastAsia="DengXian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2"/>
        <w:gridCol w:w="7348"/>
      </w:tblGrid>
      <w:tr w:rsidR="004E3270" w:rsidRPr="00312745" w14:paraId="0AB11C88" w14:textId="77777777" w:rsidTr="00310224">
        <w:tc>
          <w:tcPr>
            <w:tcW w:w="3114" w:type="dxa"/>
          </w:tcPr>
          <w:p w14:paraId="1B5C4AAD" w14:textId="77777777" w:rsidR="004E3270" w:rsidRPr="00312745" w:rsidRDefault="004E3270" w:rsidP="0031022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11446" w:type="dxa"/>
          </w:tcPr>
          <w:p w14:paraId="3EA99475" w14:textId="5F559506" w:rsidR="004E3270" w:rsidRPr="004526A3" w:rsidRDefault="002619F5" w:rsidP="008F5E7C">
            <w:pPr>
              <w:rPr>
                <w:rFonts w:ascii="Arial" w:eastAsia="DengXian" w:hAnsi="Arial" w:cs="Arial"/>
                <w:sz w:val="22"/>
                <w:lang w:val="en-GB"/>
              </w:rPr>
            </w:pPr>
            <w:r>
              <w:rPr>
                <w:rFonts w:ascii="Arial" w:eastAsia="Malgun Gothic" w:hAnsi="Arial" w:cs="Arial"/>
                <w:sz w:val="22"/>
                <w:lang w:val="en-GB"/>
              </w:rPr>
              <w:t>Application enablement</w:t>
            </w:r>
            <w:r w:rsidR="004E3270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features that </w:t>
            </w:r>
            <w:r w:rsidR="008F5E7C">
              <w:rPr>
                <w:rFonts w:ascii="Arial" w:eastAsia="Malgun Gothic" w:hAnsi="Arial" w:cs="Arial"/>
                <w:sz w:val="22"/>
                <w:lang w:val="en-GB"/>
              </w:rPr>
              <w:t>support</w:t>
            </w:r>
            <w:r w:rsidR="001531B7">
              <w:rPr>
                <w:rFonts w:ascii="Arial" w:eastAsia="Malgun Gothic" w:hAnsi="Arial" w:cs="Arial"/>
                <w:sz w:val="22"/>
                <w:lang w:val="en-GB"/>
              </w:rPr>
              <w:t xml:space="preserve"> Service </w:t>
            </w:r>
            <w:r w:rsidR="004E3270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operation, covering aspects that relate to application enablement e.g. 6G enhancements </w:t>
            </w:r>
            <w:r w:rsidR="0074506E">
              <w:rPr>
                <w:rFonts w:ascii="Arial" w:eastAsia="Malgun Gothic" w:hAnsi="Arial" w:cs="Arial"/>
                <w:sz w:val="22"/>
                <w:lang w:val="en-GB"/>
              </w:rPr>
              <w:t>to</w:t>
            </w:r>
            <w:r w:rsidR="004E3270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="0074506E">
              <w:rPr>
                <w:rFonts w:ascii="Arial" w:eastAsia="Malgun Gothic" w:hAnsi="Arial" w:cs="Arial"/>
                <w:sz w:val="22"/>
                <w:lang w:val="en-GB"/>
              </w:rPr>
              <w:t xml:space="preserve">existing </w:t>
            </w:r>
            <w:r w:rsidR="0064577B">
              <w:rPr>
                <w:rFonts w:ascii="Arial" w:eastAsia="Malgun Gothic" w:hAnsi="Arial" w:cs="Arial"/>
                <w:sz w:val="22"/>
                <w:lang w:val="en-GB"/>
              </w:rPr>
              <w:t xml:space="preserve">SEAL </w:t>
            </w:r>
            <w:r w:rsidR="004E3270" w:rsidRPr="004526A3">
              <w:rPr>
                <w:rFonts w:ascii="Arial" w:eastAsia="Malgun Gothic" w:hAnsi="Arial" w:cs="Arial"/>
                <w:sz w:val="22"/>
                <w:lang w:val="en-GB"/>
              </w:rPr>
              <w:t>services</w:t>
            </w:r>
            <w:r w:rsidR="00E951C8">
              <w:rPr>
                <w:rFonts w:ascii="Arial" w:eastAsia="Malgun Gothic" w:hAnsi="Arial" w:cs="Arial"/>
                <w:sz w:val="22"/>
                <w:lang w:val="en-GB"/>
              </w:rPr>
              <w:t>,</w:t>
            </w:r>
            <w:r w:rsidR="004E3270"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="00E951C8">
              <w:rPr>
                <w:rFonts w:ascii="Arial" w:eastAsia="Malgun Gothic" w:hAnsi="Arial" w:cs="Arial"/>
                <w:sz w:val="22"/>
                <w:lang w:val="en-GB"/>
              </w:rPr>
              <w:t xml:space="preserve">specify </w:t>
            </w:r>
            <w:r w:rsidR="0064577B">
              <w:rPr>
                <w:rFonts w:ascii="Arial" w:eastAsia="Malgun Gothic" w:hAnsi="Arial" w:cs="Arial"/>
                <w:sz w:val="22"/>
                <w:lang w:val="en-GB"/>
              </w:rPr>
              <w:t xml:space="preserve">new </w:t>
            </w:r>
            <w:r w:rsidR="004E3270" w:rsidRPr="004526A3">
              <w:rPr>
                <w:rFonts w:ascii="Arial" w:eastAsia="Malgun Gothic" w:hAnsi="Arial" w:cs="Arial"/>
                <w:sz w:val="22"/>
                <w:lang w:val="en-GB"/>
              </w:rPr>
              <w:t>capabilities.</w:t>
            </w:r>
          </w:p>
        </w:tc>
      </w:tr>
      <w:tr w:rsidR="004E3270" w:rsidRPr="00312745" w14:paraId="52AB1D48" w14:textId="77777777" w:rsidTr="00310224">
        <w:tc>
          <w:tcPr>
            <w:tcW w:w="3114" w:type="dxa"/>
          </w:tcPr>
          <w:p w14:paraId="47A04095" w14:textId="0E05F102" w:rsidR="004E3270" w:rsidRPr="00312745" w:rsidRDefault="00BE5C55" w:rsidP="00310224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Candidate </w:t>
            </w:r>
            <w:r w:rsidR="004E3270">
              <w:rPr>
                <w:rFonts w:ascii="Arial" w:eastAsia="DengXian" w:hAnsi="Arial" w:cs="Arial"/>
                <w:sz w:val="22"/>
                <w:szCs w:val="22"/>
              </w:rPr>
              <w:t>Work Tasks</w:t>
            </w:r>
          </w:p>
        </w:tc>
        <w:tc>
          <w:tcPr>
            <w:tcW w:w="11446" w:type="dxa"/>
          </w:tcPr>
          <w:p w14:paraId="50779D97" w14:textId="5074A1C2" w:rsidR="000C548C" w:rsidRPr="00F81314" w:rsidRDefault="001D20B1" w:rsidP="00EF48CB">
            <w:pPr>
              <w:pStyle w:val="ListParagraph"/>
              <w:numPr>
                <w:ilvl w:val="0"/>
                <w:numId w:val="15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2670DBC0" w14:textId="4D155B6E" w:rsidR="004E3270" w:rsidRPr="004526A3" w:rsidRDefault="004E3270" w:rsidP="00A555F4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098F2668" w14:textId="77777777" w:rsidR="004E3270" w:rsidRPr="00312745" w:rsidRDefault="004E3270" w:rsidP="004E3270">
      <w:pPr>
        <w:rPr>
          <w:rFonts w:eastAsia="MS Gothic"/>
          <w:lang w:eastAsia="ja-JP"/>
        </w:rPr>
      </w:pPr>
    </w:p>
    <w:p w14:paraId="64A54407" w14:textId="0660895E" w:rsidR="0095515C" w:rsidRPr="00312745" w:rsidRDefault="007A6710" w:rsidP="0095515C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073FDD">
        <w:rPr>
          <w:rFonts w:eastAsia="DengXian" w:cs="Arial"/>
          <w:lang w:eastAsia="zh-CN"/>
        </w:rPr>
        <w:t>3</w:t>
      </w:r>
      <w:r w:rsidR="0095515C" w:rsidRPr="00312745">
        <w:rPr>
          <w:rFonts w:eastAsia="DengXian" w:cs="Arial"/>
          <w:lang w:eastAsia="zh-CN"/>
        </w:rPr>
        <w:tab/>
      </w:r>
      <w:r w:rsidR="00900454" w:rsidRPr="00900454">
        <w:rPr>
          <w:rFonts w:eastAsia="DengXian" w:cs="Arial"/>
          <w:lang w:eastAsia="zh-CN"/>
        </w:rPr>
        <w:t>AI</w:t>
      </w:r>
      <w:r w:rsidR="00C21E6F">
        <w:rPr>
          <w:rFonts w:eastAsia="DengXian" w:cs="Arial"/>
          <w:lang w:eastAsia="zh-CN"/>
        </w:rPr>
        <w:t>ML</w:t>
      </w:r>
      <w:r w:rsidR="00073FDD">
        <w:rPr>
          <w:rFonts w:eastAsia="DengXian" w:cs="Arial"/>
          <w:lang w:eastAsia="zh-CN"/>
        </w:rPr>
        <w:t xml:space="preserve"> Aspects</w:t>
      </w:r>
    </w:p>
    <w:p w14:paraId="332FA762" w14:textId="77777777" w:rsidR="0095515C" w:rsidRPr="00312745" w:rsidRDefault="0095515C" w:rsidP="0095515C">
      <w:pPr>
        <w:rPr>
          <w:rFonts w:ascii="Arial" w:eastAsia="DengXian" w:hAnsi="Arial" w:cs="Arial"/>
        </w:rPr>
      </w:pPr>
      <w:r w:rsidRPr="00312745">
        <w:rPr>
          <w:rFonts w:ascii="Arial" w:eastAsia="DengXian" w:hAnsi="Arial" w:cs="Arial"/>
          <w:b/>
        </w:rPr>
        <w:t>Moderator proposal:</w:t>
      </w:r>
      <w:r w:rsidRPr="00312745">
        <w:rPr>
          <w:rFonts w:ascii="Arial" w:eastAsia="DengXian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9"/>
        <w:gridCol w:w="7311"/>
      </w:tblGrid>
      <w:tr w:rsidR="0095515C" w:rsidRPr="00312745" w14:paraId="2D326C83" w14:textId="77777777" w:rsidTr="009E5F43">
        <w:tc>
          <w:tcPr>
            <w:tcW w:w="2399" w:type="dxa"/>
          </w:tcPr>
          <w:p w14:paraId="46352CDF" w14:textId="77777777" w:rsidR="0095515C" w:rsidRPr="00312745" w:rsidRDefault="0095515C" w:rsidP="00351289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11" w:type="dxa"/>
          </w:tcPr>
          <w:p w14:paraId="1C6015D6" w14:textId="504A1D6D" w:rsidR="0095515C" w:rsidRPr="004526A3" w:rsidRDefault="00E371C0" w:rsidP="006657A3">
            <w:pPr>
              <w:pStyle w:val="B2"/>
              <w:ind w:left="0" w:firstLine="0"/>
              <w:rPr>
                <w:rFonts w:ascii="Arial" w:eastAsia="DengXian" w:hAnsi="Arial" w:cs="Arial"/>
                <w:sz w:val="22"/>
                <w:lang w:val="en-GB"/>
              </w:rPr>
            </w:pP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In the context of AI-driven 6G systems, two concepts will be important for shaping the </w:t>
            </w:r>
            <w:r w:rsidR="000710A9">
              <w:rPr>
                <w:rFonts w:ascii="Arial" w:eastAsia="Malgun Gothic" w:hAnsi="Arial" w:cs="Arial"/>
                <w:sz w:val="22"/>
                <w:lang w:val="en-GB"/>
              </w:rPr>
              <w:t xml:space="preserve">application enablement </w:t>
            </w:r>
            <w:r w:rsidR="00C70C28">
              <w:rPr>
                <w:rFonts w:ascii="Arial" w:eastAsia="Malgun Gothic" w:hAnsi="Arial" w:cs="Arial"/>
                <w:sz w:val="22"/>
                <w:lang w:val="en-GB"/>
              </w:rPr>
              <w:t xml:space="preserve">(services and frameworks) </w:t>
            </w:r>
            <w:r w:rsidR="006657A3">
              <w:rPr>
                <w:rFonts w:ascii="Arial" w:eastAsia="Malgun Gothic" w:hAnsi="Arial" w:cs="Arial"/>
                <w:sz w:val="22"/>
                <w:lang w:val="en-GB"/>
              </w:rPr>
              <w:t>as part of</w:t>
            </w:r>
            <w:r w:rsidR="009F4DB0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future systems: AI for 6G System and 6G System for AI.</w:t>
            </w:r>
          </w:p>
        </w:tc>
      </w:tr>
      <w:tr w:rsidR="001B1A11" w:rsidRPr="00312745" w14:paraId="716E4C8B" w14:textId="77777777" w:rsidTr="009E5F43">
        <w:tc>
          <w:tcPr>
            <w:tcW w:w="2399" w:type="dxa"/>
          </w:tcPr>
          <w:p w14:paraId="5A485FF0" w14:textId="14FB8231" w:rsidR="001B1A11" w:rsidRPr="00312745" w:rsidRDefault="001B1A11" w:rsidP="001B1A11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Candidate Work Tasks</w:t>
            </w:r>
          </w:p>
        </w:tc>
        <w:tc>
          <w:tcPr>
            <w:tcW w:w="7311" w:type="dxa"/>
          </w:tcPr>
          <w:p w14:paraId="01C43A04" w14:textId="77777777" w:rsidR="001B1A11" w:rsidRPr="00F81314" w:rsidRDefault="001B1A11" w:rsidP="001B1A11">
            <w:pPr>
              <w:pStyle w:val="ListParagraph"/>
              <w:numPr>
                <w:ilvl w:val="0"/>
                <w:numId w:val="19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25957320" w14:textId="77777777" w:rsidR="001B1A11" w:rsidRPr="001B1A11" w:rsidRDefault="001B1A11" w:rsidP="001B1A11">
            <w:pPr>
              <w:rPr>
                <w:rFonts w:ascii="Arial" w:eastAsia="Malgun Gothic" w:hAnsi="Arial" w:cs="Arial"/>
              </w:rPr>
            </w:pPr>
          </w:p>
        </w:tc>
      </w:tr>
    </w:tbl>
    <w:p w14:paraId="0279B928" w14:textId="77777777" w:rsidR="0095515C" w:rsidRPr="00312745" w:rsidRDefault="0095515C" w:rsidP="0095515C">
      <w:pPr>
        <w:rPr>
          <w:rFonts w:eastAsia="MS Gothic"/>
          <w:b/>
          <w:lang w:eastAsia="ja-JP"/>
        </w:rPr>
      </w:pPr>
    </w:p>
    <w:p w14:paraId="2CE1195E" w14:textId="312C654D" w:rsidR="0095515C" w:rsidRPr="00312745" w:rsidRDefault="007A6710" w:rsidP="0095515C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C56165">
        <w:rPr>
          <w:rFonts w:eastAsia="DengXian" w:cs="Arial"/>
          <w:lang w:eastAsia="zh-CN"/>
        </w:rPr>
        <w:t>4</w:t>
      </w:r>
      <w:r w:rsidR="0095515C" w:rsidRPr="00312745">
        <w:rPr>
          <w:rFonts w:eastAsia="DengXian" w:cs="Arial"/>
          <w:lang w:eastAsia="zh-CN"/>
        </w:rPr>
        <w:tab/>
      </w:r>
      <w:r w:rsidR="001A7A2D" w:rsidRPr="001A7A2D">
        <w:rPr>
          <w:rFonts w:eastAsia="DengXian" w:cs="Arial"/>
          <w:lang w:eastAsia="zh-CN"/>
        </w:rPr>
        <w:t>Communication</w:t>
      </w:r>
      <w:r w:rsidR="00FD60C4">
        <w:rPr>
          <w:rFonts w:eastAsia="DengXian" w:cs="Arial"/>
          <w:lang w:eastAsia="zh-CN"/>
        </w:rPr>
        <w:t xml:space="preserve"> Aspects</w:t>
      </w:r>
    </w:p>
    <w:p w14:paraId="5296F075" w14:textId="77777777" w:rsidR="0095515C" w:rsidRPr="00312745" w:rsidRDefault="0095515C" w:rsidP="0095515C">
      <w:pPr>
        <w:rPr>
          <w:rFonts w:ascii="Arial" w:hAnsi="Arial" w:cs="Arial"/>
          <w:sz w:val="22"/>
          <w:szCs w:val="22"/>
        </w:rPr>
      </w:pPr>
    </w:p>
    <w:p w14:paraId="03939305" w14:textId="77777777" w:rsidR="0095515C" w:rsidRPr="00312745" w:rsidRDefault="0095515C" w:rsidP="0095515C">
      <w:pPr>
        <w:rPr>
          <w:rFonts w:ascii="Arial" w:eastAsia="DengXian" w:hAnsi="Arial" w:cs="Arial"/>
          <w:b/>
          <w:sz w:val="22"/>
          <w:szCs w:val="22"/>
        </w:rPr>
      </w:pPr>
      <w:r w:rsidRPr="00312745">
        <w:rPr>
          <w:rFonts w:ascii="Arial" w:eastAsia="DengXian" w:hAnsi="Arial" w:cs="Arial"/>
          <w:b/>
          <w:sz w:val="22"/>
          <w:szCs w:val="22"/>
        </w:rPr>
        <w:t>Moderator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6"/>
        <w:gridCol w:w="7354"/>
      </w:tblGrid>
      <w:tr w:rsidR="0095515C" w:rsidRPr="00312745" w14:paraId="5E57C2DC" w14:textId="77777777" w:rsidTr="009E5F43">
        <w:tc>
          <w:tcPr>
            <w:tcW w:w="2356" w:type="dxa"/>
          </w:tcPr>
          <w:p w14:paraId="4F7BEA7A" w14:textId="77777777" w:rsidR="0095515C" w:rsidRPr="00312745" w:rsidRDefault="0095515C" w:rsidP="0035128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54" w:type="dxa"/>
          </w:tcPr>
          <w:p w14:paraId="0E9AA926" w14:textId="1A309557" w:rsidR="0095515C" w:rsidRPr="004526A3" w:rsidRDefault="005A72E2" w:rsidP="0091260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 enabler for c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>ommunication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 w:rsidR="00382ADF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aspects that </w:t>
            </w:r>
            <w:r w:rsidR="001A7A2D"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requires support </w:t>
            </w:r>
            <w:r w:rsidR="00C80524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over 6G connection </w:t>
            </w:r>
            <w:r w:rsidR="001A7A2D"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for </w:t>
            </w:r>
            <w:r w:rsidR="00C80524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applications </w:t>
            </w:r>
            <w:r w:rsidR="00C57AE7">
              <w:rPr>
                <w:rFonts w:ascii="Arial" w:eastAsia="DengXian" w:hAnsi="Arial" w:cs="Arial"/>
                <w:sz w:val="22"/>
                <w:szCs w:val="22"/>
                <w:lang w:val="en-GB"/>
              </w:rPr>
              <w:t>requiring</w:t>
            </w:r>
            <w:r w:rsidR="00C80524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 w:rsidR="00C57AE7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e.g. </w:t>
            </w:r>
            <w:r w:rsidR="00C80524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immersive communication, </w:t>
            </w:r>
            <w:r w:rsidR="00C80524" w:rsidRPr="001A7A2D">
              <w:rPr>
                <w:rFonts w:ascii="Arial" w:eastAsia="Malgun Gothic" w:hAnsi="Arial" w:cs="Arial"/>
                <w:sz w:val="22"/>
                <w:szCs w:val="22"/>
                <w:lang w:val="en-GB" w:eastAsia="en-US"/>
              </w:rPr>
              <w:t>connection of massive number of devices or sensors</w:t>
            </w:r>
            <w:r w:rsidR="00C80524">
              <w:rPr>
                <w:rFonts w:ascii="Arial" w:eastAsia="Malgun Gothic" w:hAnsi="Arial" w:cs="Arial"/>
                <w:sz w:val="22"/>
                <w:szCs w:val="22"/>
                <w:lang w:val="en-GB" w:eastAsia="en-US"/>
              </w:rPr>
              <w:t xml:space="preserve">, </w:t>
            </w:r>
            <w:r w:rsidR="00912609">
              <w:rPr>
                <w:rFonts w:ascii="Arial" w:eastAsia="Malgun Gothic" w:hAnsi="Arial" w:cs="Arial"/>
                <w:sz w:val="22"/>
                <w:szCs w:val="22"/>
                <w:lang w:val="en-GB" w:eastAsia="en-US"/>
              </w:rPr>
              <w:t>u</w:t>
            </w:r>
            <w:r w:rsidR="00912609">
              <w:rPr>
                <w:rFonts w:ascii="Arial" w:eastAsia="DengXian" w:hAnsi="Arial" w:cs="Arial"/>
                <w:sz w:val="22"/>
                <w:szCs w:val="22"/>
                <w:lang w:val="en-GB"/>
              </w:rPr>
              <w:t>biquitous c</w:t>
            </w:r>
            <w:r w:rsidR="00C80524"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>onnectivity</w:t>
            </w:r>
            <w:r w:rsidR="001A7A2D"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  <w:r w:rsidR="00382ADF" w:rsidRPr="001A7A2D">
              <w:rPr>
                <w:rFonts w:ascii="Arial" w:eastAsia="Malgun Gothic" w:hAnsi="Arial" w:cs="Arial"/>
                <w:sz w:val="22"/>
                <w:szCs w:val="22"/>
                <w:lang w:val="en-GB" w:eastAsia="en-US"/>
              </w:rPr>
              <w:t xml:space="preserve"> </w:t>
            </w:r>
          </w:p>
        </w:tc>
      </w:tr>
      <w:tr w:rsidR="001B1A11" w:rsidRPr="00312745" w14:paraId="65511A25" w14:textId="77777777" w:rsidTr="009E5F43">
        <w:tc>
          <w:tcPr>
            <w:tcW w:w="2356" w:type="dxa"/>
          </w:tcPr>
          <w:p w14:paraId="1DE20B01" w14:textId="0FBE4894" w:rsidR="001B1A11" w:rsidRPr="00312745" w:rsidRDefault="001B1A11" w:rsidP="001B1A11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Candidate Work Tasks</w:t>
            </w:r>
          </w:p>
        </w:tc>
        <w:tc>
          <w:tcPr>
            <w:tcW w:w="7354" w:type="dxa"/>
          </w:tcPr>
          <w:p w14:paraId="280B9A10" w14:textId="77777777" w:rsidR="001B1A11" w:rsidRPr="00F81314" w:rsidRDefault="001B1A11" w:rsidP="001B1A11">
            <w:pPr>
              <w:pStyle w:val="ListParagraph"/>
              <w:numPr>
                <w:ilvl w:val="0"/>
                <w:numId w:val="20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03CCDD44" w14:textId="26C3A19E" w:rsidR="001B1A11" w:rsidRPr="004526A3" w:rsidRDefault="001B1A11" w:rsidP="001B1A11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67DB6AA1" w14:textId="77777777" w:rsidR="0095515C" w:rsidRPr="00312745" w:rsidRDefault="0095515C" w:rsidP="0095515C">
      <w:pPr>
        <w:rPr>
          <w:rFonts w:eastAsia="MS Gothic"/>
          <w:lang w:eastAsia="ja-JP"/>
        </w:rPr>
      </w:pPr>
    </w:p>
    <w:p w14:paraId="2CAFF34A" w14:textId="2BE0A60B" w:rsidR="00A46E37" w:rsidRPr="00312745" w:rsidRDefault="007A6710" w:rsidP="00A46E37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C56165">
        <w:rPr>
          <w:rFonts w:eastAsia="DengXian" w:cs="Arial"/>
          <w:lang w:eastAsia="zh-CN"/>
        </w:rPr>
        <w:t>5</w:t>
      </w:r>
      <w:r w:rsidR="00A46E37" w:rsidRPr="00312745">
        <w:rPr>
          <w:rFonts w:eastAsia="DengXian" w:cs="Arial"/>
          <w:lang w:eastAsia="zh-CN"/>
        </w:rPr>
        <w:tab/>
      </w:r>
      <w:r w:rsidR="00A46E37">
        <w:rPr>
          <w:rFonts w:eastAsia="DengXian" w:cs="Arial"/>
          <w:lang w:eastAsia="zh-CN"/>
        </w:rPr>
        <w:t xml:space="preserve">Compute </w:t>
      </w:r>
      <w:r w:rsidR="00D42805">
        <w:rPr>
          <w:rFonts w:eastAsia="DengXian" w:cs="Arial"/>
          <w:lang w:eastAsia="zh-CN"/>
        </w:rPr>
        <w:t xml:space="preserve">and </w:t>
      </w:r>
      <w:r w:rsidR="00A46E37">
        <w:rPr>
          <w:rFonts w:eastAsia="DengXian" w:cs="Arial"/>
          <w:lang w:eastAsia="zh-CN"/>
        </w:rPr>
        <w:t>Communication Aspects</w:t>
      </w:r>
    </w:p>
    <w:p w14:paraId="75151746" w14:textId="77777777" w:rsidR="00A46E37" w:rsidRPr="00312745" w:rsidRDefault="00A46E37" w:rsidP="00A46E37">
      <w:pPr>
        <w:rPr>
          <w:rFonts w:ascii="Arial" w:eastAsia="DengXian" w:hAnsi="Arial" w:cs="Arial"/>
          <w:b/>
          <w:sz w:val="22"/>
          <w:szCs w:val="22"/>
        </w:rPr>
      </w:pPr>
      <w:r w:rsidRPr="00312745">
        <w:rPr>
          <w:rFonts w:ascii="Arial" w:eastAsia="DengXian" w:hAnsi="Arial" w:cs="Arial"/>
          <w:b/>
          <w:sz w:val="22"/>
          <w:szCs w:val="22"/>
        </w:rPr>
        <w:t>Moderator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7358"/>
      </w:tblGrid>
      <w:tr w:rsidR="00A46E37" w:rsidRPr="00312745" w14:paraId="388A1249" w14:textId="77777777" w:rsidTr="00310224">
        <w:tc>
          <w:tcPr>
            <w:tcW w:w="2352" w:type="dxa"/>
          </w:tcPr>
          <w:p w14:paraId="452ADDE1" w14:textId="77777777" w:rsidR="00A46E37" w:rsidRPr="00312745" w:rsidRDefault="00A46E37" w:rsidP="0031022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58" w:type="dxa"/>
          </w:tcPr>
          <w:p w14:paraId="188EC78C" w14:textId="693C5D85" w:rsidR="00A46E37" w:rsidRPr="00312745" w:rsidRDefault="007E65AA" w:rsidP="00382ADF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>Compute Comm</w:t>
            </w:r>
            <w:r w:rsidR="00B97A77"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unication </w:t>
            </w:r>
            <w:r w:rsidR="00F30528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 enablement </w:t>
            </w:r>
            <w:r w:rsidR="00B97A77"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aspects </w:t>
            </w:r>
            <w:r w:rsidR="00D42805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to support emerging </w:t>
            </w:r>
            <w:r w:rsidR="00D42805" w:rsidRPr="00D42805"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applications requiring both connectivity and computational power, such as augmented reality (AR) and other data-intensive services</w:t>
            </w:r>
            <w:r w:rsidR="00A46E37"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1B1A11" w:rsidRPr="00312745" w14:paraId="15646896" w14:textId="77777777" w:rsidTr="00310224">
        <w:tc>
          <w:tcPr>
            <w:tcW w:w="2352" w:type="dxa"/>
          </w:tcPr>
          <w:p w14:paraId="23EC5EDA" w14:textId="11F300C7" w:rsidR="001B1A11" w:rsidRPr="00312745" w:rsidRDefault="001B1A11" w:rsidP="001B1A11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Candidate Work Tasks</w:t>
            </w:r>
          </w:p>
        </w:tc>
        <w:tc>
          <w:tcPr>
            <w:tcW w:w="7358" w:type="dxa"/>
          </w:tcPr>
          <w:p w14:paraId="2BD155A1" w14:textId="77777777" w:rsidR="001B1A11" w:rsidRPr="00F81314" w:rsidRDefault="001B1A11" w:rsidP="001B1A11">
            <w:pPr>
              <w:pStyle w:val="ListParagraph"/>
              <w:numPr>
                <w:ilvl w:val="0"/>
                <w:numId w:val="21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3AA635A2" w14:textId="77777777" w:rsidR="001B1A11" w:rsidRPr="004526A3" w:rsidRDefault="001B1A11" w:rsidP="001B1A11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</w:tc>
      </w:tr>
    </w:tbl>
    <w:p w14:paraId="480D0913" w14:textId="77777777" w:rsidR="00A46E37" w:rsidRPr="00312745" w:rsidRDefault="00A46E37" w:rsidP="00A46E37">
      <w:pPr>
        <w:rPr>
          <w:rFonts w:eastAsia="MS Gothic"/>
          <w:lang w:eastAsia="ja-JP"/>
        </w:rPr>
      </w:pPr>
    </w:p>
    <w:p w14:paraId="5F0A89C7" w14:textId="581A16C5" w:rsidR="00C56165" w:rsidRPr="00312745" w:rsidRDefault="007A6710" w:rsidP="00C5616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C56165">
        <w:rPr>
          <w:rFonts w:eastAsia="DengXian" w:cs="Arial"/>
          <w:lang w:eastAsia="zh-CN"/>
        </w:rPr>
        <w:t>6</w:t>
      </w:r>
      <w:r w:rsidR="00C56165" w:rsidRPr="00312745">
        <w:rPr>
          <w:rFonts w:eastAsia="DengXian" w:cs="Arial"/>
          <w:lang w:eastAsia="zh-CN"/>
        </w:rPr>
        <w:tab/>
      </w:r>
      <w:r w:rsidR="00C56165" w:rsidRPr="00E371C0">
        <w:rPr>
          <w:rFonts w:eastAsia="DengXian" w:cs="Arial"/>
          <w:lang w:eastAsia="zh-CN"/>
        </w:rPr>
        <w:t>Integrated Sensing and Communication</w:t>
      </w:r>
      <w:r w:rsidR="00C56165">
        <w:rPr>
          <w:rFonts w:eastAsia="DengXian" w:cs="Arial"/>
          <w:lang w:eastAsia="zh-CN"/>
        </w:rPr>
        <w:t xml:space="preserve"> Aspects</w:t>
      </w:r>
    </w:p>
    <w:p w14:paraId="32547508" w14:textId="77777777" w:rsidR="00C56165" w:rsidRPr="00312745" w:rsidRDefault="00C56165" w:rsidP="00C56165">
      <w:pPr>
        <w:rPr>
          <w:rFonts w:ascii="Arial" w:eastAsia="DengXian" w:hAnsi="Arial" w:cs="Arial"/>
        </w:rPr>
      </w:pPr>
    </w:p>
    <w:p w14:paraId="6D1A704C" w14:textId="77777777" w:rsidR="00C56165" w:rsidRPr="00312745" w:rsidRDefault="00C56165" w:rsidP="00C56165">
      <w:pPr>
        <w:rPr>
          <w:rFonts w:ascii="Arial" w:eastAsia="DengXian" w:hAnsi="Arial" w:cs="Arial"/>
          <w:b/>
        </w:rPr>
      </w:pPr>
      <w:r w:rsidRPr="00312745">
        <w:rPr>
          <w:rFonts w:ascii="Arial" w:eastAsia="DengXian" w:hAnsi="Arial" w:cs="Arial"/>
          <w:b/>
        </w:rPr>
        <w:t>Moderator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1"/>
        <w:gridCol w:w="7389"/>
      </w:tblGrid>
      <w:tr w:rsidR="00C56165" w:rsidRPr="00087829" w14:paraId="6EB7F883" w14:textId="77777777" w:rsidTr="00310224">
        <w:tc>
          <w:tcPr>
            <w:tcW w:w="2321" w:type="dxa"/>
          </w:tcPr>
          <w:p w14:paraId="2A52FCE3" w14:textId="77777777" w:rsidR="00C56165" w:rsidRPr="00312745" w:rsidRDefault="00C56165" w:rsidP="0031022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lang w:val="en-GB"/>
              </w:rPr>
              <w:lastRenderedPageBreak/>
              <w:t>Work Area Description</w:t>
            </w:r>
          </w:p>
        </w:tc>
        <w:tc>
          <w:tcPr>
            <w:tcW w:w="7389" w:type="dxa"/>
          </w:tcPr>
          <w:p w14:paraId="4CBC4BE2" w14:textId="5D646F1E" w:rsidR="00C56165" w:rsidRPr="00312745" w:rsidRDefault="00C4402C" w:rsidP="00824929">
            <w:pPr>
              <w:spacing w:before="100" w:beforeAutospacing="1" w:after="100" w:afterAutospacing="1"/>
              <w:rPr>
                <w:rFonts w:ascii="Arial" w:eastAsia="DengXian" w:hAnsi="Arial" w:cs="Arial"/>
                <w:lang w:val="en-GB"/>
              </w:rPr>
            </w:pPr>
            <w:r>
              <w:rPr>
                <w:rFonts w:ascii="Arial" w:hAnsi="Arial" w:cs="Arial"/>
                <w:color w:val="13161A"/>
                <w:sz w:val="22"/>
                <w:szCs w:val="22"/>
              </w:rPr>
              <w:t>Application enablement</w:t>
            </w:r>
            <w:r w:rsidR="00C56165" w:rsidRPr="001A7A2D"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for 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>facilitat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>ing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  <w:r w:rsidR="00C56165"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applications and services that </w:t>
            </w:r>
            <w:r w:rsidR="00824929">
              <w:rPr>
                <w:rFonts w:ascii="Arial" w:hAnsi="Arial" w:cs="Arial"/>
                <w:color w:val="13161A"/>
                <w:sz w:val="22"/>
                <w:szCs w:val="22"/>
              </w:rPr>
              <w:t>leverage</w:t>
            </w:r>
            <w:r w:rsidR="00824929"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  <w:r w:rsidR="00C56165"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sensing </w:t>
            </w:r>
            <w:r w:rsidR="00C56165">
              <w:rPr>
                <w:rFonts w:ascii="Arial" w:hAnsi="Arial" w:cs="Arial"/>
                <w:color w:val="13161A"/>
                <w:sz w:val="22"/>
                <w:szCs w:val="22"/>
              </w:rPr>
              <w:t xml:space="preserve">and data </w:t>
            </w:r>
            <w:r w:rsidR="00C56165" w:rsidRPr="00E371C0">
              <w:rPr>
                <w:rFonts w:ascii="Arial" w:hAnsi="Arial" w:cs="Arial"/>
                <w:color w:val="13161A"/>
                <w:sz w:val="22"/>
                <w:szCs w:val="22"/>
              </w:rPr>
              <w:t>capabilities.</w:t>
            </w:r>
            <w:r w:rsidR="00E53EBC"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</w:p>
        </w:tc>
      </w:tr>
      <w:tr w:rsidR="001B1A11" w:rsidRPr="00312745" w14:paraId="6AF79064" w14:textId="77777777" w:rsidTr="00310224">
        <w:tc>
          <w:tcPr>
            <w:tcW w:w="2321" w:type="dxa"/>
          </w:tcPr>
          <w:p w14:paraId="22C5AA82" w14:textId="32718FCF" w:rsidR="001B1A11" w:rsidRPr="00312745" w:rsidRDefault="001B1A11" w:rsidP="001B1A11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Candidate Work Tasks</w:t>
            </w:r>
          </w:p>
        </w:tc>
        <w:tc>
          <w:tcPr>
            <w:tcW w:w="7389" w:type="dxa"/>
          </w:tcPr>
          <w:p w14:paraId="02108F9E" w14:textId="77777777" w:rsidR="001B1A11" w:rsidRPr="00F81314" w:rsidRDefault="001B1A11" w:rsidP="001B1A11">
            <w:pPr>
              <w:pStyle w:val="ListParagraph"/>
              <w:numPr>
                <w:ilvl w:val="0"/>
                <w:numId w:val="22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73825B5A" w14:textId="77777777" w:rsidR="001B1A11" w:rsidRPr="001A7A2D" w:rsidRDefault="001B1A11" w:rsidP="001B1A11">
            <w:pPr>
              <w:pStyle w:val="ListParagraph"/>
              <w:ind w:left="360"/>
              <w:rPr>
                <w:rFonts w:ascii="Arial" w:eastAsia="Malgun Gothic" w:hAnsi="Arial" w:cs="Arial"/>
              </w:rPr>
            </w:pPr>
          </w:p>
        </w:tc>
      </w:tr>
    </w:tbl>
    <w:p w14:paraId="366B408B" w14:textId="77777777" w:rsidR="00C56165" w:rsidRPr="00F5428C" w:rsidRDefault="00C56165" w:rsidP="00C56165">
      <w:pPr>
        <w:rPr>
          <w:rFonts w:eastAsia="MS Gothic"/>
          <w:lang w:eastAsia="ja-JP"/>
        </w:rPr>
      </w:pPr>
    </w:p>
    <w:p w14:paraId="3DE7DDE7" w14:textId="77777777" w:rsidR="000064D4" w:rsidRPr="00312745" w:rsidRDefault="000064D4" w:rsidP="000064D4">
      <w:pPr>
        <w:rPr>
          <w:rFonts w:eastAsia="MS Gothic"/>
          <w:lang w:eastAsia="ja-JP"/>
        </w:rPr>
      </w:pPr>
    </w:p>
    <w:p w14:paraId="6E4E67A6" w14:textId="11956CE7" w:rsidR="00BE5C55" w:rsidRPr="00312745" w:rsidRDefault="007A6710" w:rsidP="00BE5C5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BE5C55">
        <w:rPr>
          <w:rFonts w:eastAsia="DengXian" w:cs="Arial"/>
          <w:lang w:eastAsia="zh-CN"/>
        </w:rPr>
        <w:t>7</w:t>
      </w:r>
      <w:r w:rsidR="00BE5C55" w:rsidRPr="00312745">
        <w:rPr>
          <w:rFonts w:eastAsia="DengXian" w:cs="Arial"/>
          <w:lang w:eastAsia="zh-CN"/>
        </w:rPr>
        <w:tab/>
      </w:r>
      <w:r w:rsidR="00BE5C55">
        <w:rPr>
          <w:rFonts w:eastAsia="DengXian" w:cs="Arial"/>
          <w:lang w:eastAsia="zh-CN"/>
        </w:rPr>
        <w:t>Digital Twin Aspects</w:t>
      </w:r>
    </w:p>
    <w:p w14:paraId="50EB4A15" w14:textId="77777777" w:rsidR="00BE5C55" w:rsidRPr="00312745" w:rsidRDefault="00BE5C55" w:rsidP="00BE5C55">
      <w:pPr>
        <w:rPr>
          <w:rFonts w:ascii="Arial" w:eastAsia="DengXian" w:hAnsi="Arial" w:cs="Arial"/>
          <w:b/>
        </w:rPr>
      </w:pPr>
      <w:r w:rsidRPr="00312745">
        <w:rPr>
          <w:rFonts w:ascii="Arial" w:eastAsia="DengXian" w:hAnsi="Arial" w:cs="Arial"/>
          <w:b/>
        </w:rPr>
        <w:t>Moderator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4"/>
        <w:gridCol w:w="7326"/>
      </w:tblGrid>
      <w:tr w:rsidR="00BE5C55" w:rsidRPr="00312745" w14:paraId="3F240590" w14:textId="77777777" w:rsidTr="00915211">
        <w:tc>
          <w:tcPr>
            <w:tcW w:w="2384" w:type="dxa"/>
          </w:tcPr>
          <w:p w14:paraId="6D85EE5A" w14:textId="77777777" w:rsidR="00BE5C55" w:rsidRPr="00312745" w:rsidRDefault="00BE5C55" w:rsidP="00915211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26" w:type="dxa"/>
          </w:tcPr>
          <w:p w14:paraId="4615F406" w14:textId="1B181DFA" w:rsidR="00BE5C55" w:rsidRPr="00312745" w:rsidRDefault="00824929" w:rsidP="00915211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</w:t>
            </w:r>
            <w:r w:rsidR="00345F52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pplication enablement </w:t>
            </w:r>
            <w:r w:rsidR="009E000B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common </w:t>
            </w:r>
            <w:r w:rsidR="00345F52">
              <w:rPr>
                <w:rFonts w:ascii="Arial" w:eastAsia="DengXian" w:hAnsi="Arial" w:cs="Arial"/>
                <w:sz w:val="22"/>
                <w:szCs w:val="22"/>
                <w:lang w:val="en-GB"/>
              </w:rPr>
              <w:t>a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spects</w:t>
            </w:r>
            <w:r w:rsidR="000C387F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of </w:t>
            </w:r>
            <w:r w:rsidR="00345F52">
              <w:rPr>
                <w:rFonts w:ascii="Arial" w:eastAsia="DengXian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igital </w:t>
            </w:r>
            <w:r w:rsidR="00345F52">
              <w:rPr>
                <w:rFonts w:ascii="Arial" w:eastAsia="DengXian" w:hAnsi="Arial" w:cs="Arial"/>
                <w:sz w:val="22"/>
                <w:szCs w:val="22"/>
                <w:lang w:val="en-GB"/>
              </w:rPr>
              <w:t>t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wins </w:t>
            </w:r>
            <w:r w:rsidR="00345F52">
              <w:rPr>
                <w:rFonts w:ascii="Arial" w:eastAsia="DengXian" w:hAnsi="Arial" w:cs="Arial"/>
                <w:sz w:val="22"/>
                <w:szCs w:val="22"/>
                <w:lang w:val="en-GB"/>
              </w:rPr>
              <w:t>service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 w:rsidR="00BE4D14">
              <w:rPr>
                <w:rFonts w:ascii="Arial" w:eastAsia="DengXian" w:hAnsi="Arial" w:cs="Arial"/>
                <w:sz w:val="22"/>
                <w:szCs w:val="22"/>
                <w:lang w:val="en-GB"/>
              </w:rPr>
              <w:t>and use of</w:t>
            </w:r>
            <w:r w:rsidR="00345F52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digital twins</w:t>
            </w:r>
            <w:r w:rsidR="00BE4D14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to support various applications.</w:t>
            </w:r>
          </w:p>
          <w:p w14:paraId="533F5170" w14:textId="77777777" w:rsidR="00BE5C55" w:rsidRPr="00312745" w:rsidRDefault="00BE5C55" w:rsidP="00915211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1B1A11" w:rsidRPr="00312745" w14:paraId="53BA508B" w14:textId="77777777" w:rsidTr="00915211">
        <w:tc>
          <w:tcPr>
            <w:tcW w:w="2384" w:type="dxa"/>
          </w:tcPr>
          <w:p w14:paraId="63F630EA" w14:textId="77777777" w:rsidR="001B1A11" w:rsidRPr="00312745" w:rsidRDefault="001B1A11" w:rsidP="001B1A11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Candidate Work Tasks</w:t>
            </w:r>
          </w:p>
        </w:tc>
        <w:tc>
          <w:tcPr>
            <w:tcW w:w="7326" w:type="dxa"/>
          </w:tcPr>
          <w:p w14:paraId="092E5ABF" w14:textId="77777777" w:rsidR="001B1A11" w:rsidRPr="00F81314" w:rsidRDefault="001B1A11" w:rsidP="001B1A11">
            <w:pPr>
              <w:pStyle w:val="ListParagraph"/>
              <w:numPr>
                <w:ilvl w:val="0"/>
                <w:numId w:val="23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72341945" w14:textId="77777777" w:rsidR="001B1A11" w:rsidRPr="004526A3" w:rsidRDefault="001B1A11" w:rsidP="001B1A11">
            <w:pPr>
              <w:rPr>
                <w:rFonts w:ascii="Arial" w:eastAsia="Malgun Gothic" w:hAnsi="Arial" w:cs="Arial"/>
              </w:rPr>
            </w:pPr>
          </w:p>
        </w:tc>
      </w:tr>
    </w:tbl>
    <w:p w14:paraId="2DB0D4AA" w14:textId="77777777" w:rsidR="00BE5C55" w:rsidRPr="00312745" w:rsidRDefault="00BE5C55" w:rsidP="00BE5C55">
      <w:pPr>
        <w:rPr>
          <w:rFonts w:eastAsia="MS Gothic"/>
          <w:lang w:eastAsia="ja-JP"/>
        </w:rPr>
      </w:pPr>
    </w:p>
    <w:p w14:paraId="5424CF3D" w14:textId="2E922763" w:rsidR="0095515C" w:rsidRPr="00312745" w:rsidRDefault="007A6710" w:rsidP="0095515C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="00BE5C55">
        <w:rPr>
          <w:rFonts w:eastAsia="DengXian" w:cs="Arial"/>
          <w:lang w:eastAsia="zh-CN"/>
        </w:rPr>
        <w:t>8</w:t>
      </w:r>
      <w:r w:rsidR="0095515C" w:rsidRPr="00312745">
        <w:rPr>
          <w:rFonts w:eastAsia="DengXian" w:cs="Arial"/>
          <w:lang w:eastAsia="zh-CN"/>
        </w:rPr>
        <w:tab/>
      </w:r>
      <w:r w:rsidR="00C6162C" w:rsidRPr="002C200E">
        <w:rPr>
          <w:rFonts w:eastAsia="DengXian" w:cs="Arial"/>
          <w:lang w:eastAsia="zh-CN"/>
        </w:rPr>
        <w:t xml:space="preserve">Other </w:t>
      </w:r>
      <w:r w:rsidR="001A7A2D" w:rsidRPr="002C200E">
        <w:rPr>
          <w:rFonts w:eastAsia="DengXian" w:cs="Arial"/>
          <w:lang w:eastAsia="zh-CN"/>
        </w:rPr>
        <w:t>Industry and Verticals</w:t>
      </w:r>
      <w:r w:rsidR="00FD60C4" w:rsidRPr="002C200E">
        <w:rPr>
          <w:rFonts w:eastAsia="DengXian" w:cs="Arial"/>
          <w:lang w:eastAsia="zh-CN"/>
        </w:rPr>
        <w:t xml:space="preserve"> Aspects</w:t>
      </w:r>
    </w:p>
    <w:p w14:paraId="232F43F5" w14:textId="77777777" w:rsidR="0095515C" w:rsidRPr="00312745" w:rsidRDefault="0095515C" w:rsidP="0095515C">
      <w:pPr>
        <w:rPr>
          <w:rFonts w:ascii="Arial" w:eastAsia="DengXian" w:hAnsi="Arial" w:cs="Arial"/>
          <w:b/>
        </w:rPr>
      </w:pPr>
      <w:r w:rsidRPr="00312745">
        <w:rPr>
          <w:rFonts w:ascii="Arial" w:eastAsia="DengXian" w:hAnsi="Arial" w:cs="Arial"/>
          <w:b/>
        </w:rPr>
        <w:t>Moderator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4"/>
        <w:gridCol w:w="7326"/>
      </w:tblGrid>
      <w:tr w:rsidR="0095515C" w:rsidRPr="00312745" w14:paraId="7B6C1819" w14:textId="77777777" w:rsidTr="009E5F43">
        <w:tc>
          <w:tcPr>
            <w:tcW w:w="2384" w:type="dxa"/>
          </w:tcPr>
          <w:p w14:paraId="674EDDF3" w14:textId="77777777" w:rsidR="0095515C" w:rsidRPr="00312745" w:rsidRDefault="0095515C" w:rsidP="0035128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26" w:type="dxa"/>
          </w:tcPr>
          <w:p w14:paraId="73187155" w14:textId="322D9E21" w:rsidR="0095515C" w:rsidRPr="00312745" w:rsidRDefault="00B14CCF" w:rsidP="0035128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V</w:t>
            </w:r>
            <w:r w:rsidR="001A7A2D" w:rsidRPr="002C200E">
              <w:rPr>
                <w:rFonts w:ascii="Arial" w:eastAsia="DengXian" w:hAnsi="Arial" w:cs="Arial"/>
                <w:sz w:val="22"/>
                <w:szCs w:val="22"/>
                <w:lang w:val="en-GB"/>
              </w:rPr>
              <w:t>arious capabilities and use cases needed to support the specific needs of different</w:t>
            </w:r>
            <w:r w:rsidR="001A7A2D"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vertical markets </w:t>
            </w:r>
            <w:r w:rsidR="00814494">
              <w:rPr>
                <w:rFonts w:ascii="Arial" w:eastAsia="DengXian" w:hAnsi="Arial" w:cs="Arial"/>
                <w:sz w:val="22"/>
                <w:szCs w:val="22"/>
                <w:lang w:val="en-GB"/>
              </w:rPr>
              <w:t>and other aspects</w:t>
            </w:r>
            <w:r w:rsidR="00814494"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 w:rsidR="002F3E61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e.g.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received</w:t>
            </w:r>
            <w:r w:rsidR="00814494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as</w:t>
            </w:r>
            <w:r w:rsidR="00814494"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inputs directly to stage-2, inputs based on industry initiatives</w:t>
            </w:r>
            <w:r w:rsidR="002F3E61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</w:p>
          <w:p w14:paraId="0BC0B854" w14:textId="77777777" w:rsidR="0095515C" w:rsidRPr="00312745" w:rsidRDefault="0095515C" w:rsidP="0035128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1B1A11" w:rsidRPr="00312745" w14:paraId="0E83F302" w14:textId="77777777" w:rsidTr="009E5F43">
        <w:tc>
          <w:tcPr>
            <w:tcW w:w="2384" w:type="dxa"/>
          </w:tcPr>
          <w:p w14:paraId="79F4E366" w14:textId="49A6D6E9" w:rsidR="001B1A11" w:rsidRPr="00312745" w:rsidRDefault="001B1A11" w:rsidP="001B1A11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Candidate Work Tasks</w:t>
            </w:r>
          </w:p>
        </w:tc>
        <w:tc>
          <w:tcPr>
            <w:tcW w:w="7326" w:type="dxa"/>
          </w:tcPr>
          <w:p w14:paraId="4B078892" w14:textId="77777777" w:rsidR="001B1A11" w:rsidRPr="00F81314" w:rsidRDefault="001B1A11" w:rsidP="001B1A11">
            <w:pPr>
              <w:pStyle w:val="ListParagraph"/>
              <w:numPr>
                <w:ilvl w:val="0"/>
                <w:numId w:val="24"/>
              </w:numPr>
              <w:rPr>
                <w:rFonts w:ascii="Arial" w:eastAsia="Malgun Gothic" w:hAnsi="Arial" w:cs="Arial"/>
                <w:sz w:val="20"/>
                <w:highlight w:val="yellow"/>
              </w:rPr>
            </w:pPr>
            <w:r w:rsidRPr="00F81314">
              <w:rPr>
                <w:rFonts w:ascii="Arial" w:eastAsia="Malgun Gothic" w:hAnsi="Arial" w:cs="Arial"/>
                <w:sz w:val="20"/>
                <w:highlight w:val="yellow"/>
                <w:lang w:eastAsia="zh-CN"/>
              </w:rPr>
              <w:t>TBD</w:t>
            </w:r>
          </w:p>
          <w:p w14:paraId="42C4AF40" w14:textId="77777777" w:rsidR="001B1A11" w:rsidRPr="004526A3" w:rsidRDefault="001B1A11" w:rsidP="001B1A11">
            <w:pPr>
              <w:rPr>
                <w:rFonts w:ascii="Arial" w:eastAsia="Malgun Gothic" w:hAnsi="Arial" w:cs="Arial"/>
              </w:rPr>
            </w:pPr>
          </w:p>
        </w:tc>
      </w:tr>
    </w:tbl>
    <w:p w14:paraId="7CE57003" w14:textId="77777777" w:rsidR="0095515C" w:rsidRPr="00312745" w:rsidRDefault="0095515C" w:rsidP="0095515C">
      <w:pPr>
        <w:rPr>
          <w:rFonts w:eastAsia="MS Gothic"/>
          <w:lang w:eastAsia="ja-JP"/>
        </w:rPr>
      </w:pPr>
    </w:p>
    <w:p w14:paraId="124A5B7A" w14:textId="77777777" w:rsidR="0095515C" w:rsidRPr="00DA07BA" w:rsidRDefault="0095515C" w:rsidP="0095515C">
      <w:pPr>
        <w:rPr>
          <w:rFonts w:eastAsia="MS Gothic"/>
          <w:lang w:eastAsia="ja-JP"/>
        </w:rPr>
      </w:pPr>
    </w:p>
    <w:p w14:paraId="108D7350" w14:textId="77777777" w:rsidR="0095515C" w:rsidRPr="00312745" w:rsidRDefault="0095515C" w:rsidP="0095515C">
      <w:pPr>
        <w:rPr>
          <w:rFonts w:eastAsia="MS Gothic"/>
          <w:lang w:eastAsia="ja-JP"/>
        </w:rPr>
      </w:pPr>
    </w:p>
    <w:p w14:paraId="1D8D70E0" w14:textId="01459CCB" w:rsidR="0095515C" w:rsidRPr="00312745" w:rsidRDefault="0095515C" w:rsidP="0095515C">
      <w:pPr>
        <w:pStyle w:val="Heading1"/>
        <w:rPr>
          <w:rFonts w:cs="Arial"/>
          <w:lang w:val="en-US"/>
        </w:rPr>
      </w:pPr>
      <w:r>
        <w:rPr>
          <w:rFonts w:eastAsia="DengXian" w:cs="Arial"/>
        </w:rPr>
        <w:t>3</w:t>
      </w:r>
      <w:r w:rsidRPr="00312745">
        <w:rPr>
          <w:rFonts w:eastAsia="DengXian" w:cs="Arial"/>
        </w:rPr>
        <w:t>.</w:t>
      </w:r>
      <w:r w:rsidRPr="00312745">
        <w:rPr>
          <w:rFonts w:eastAsia="DengXian" w:cs="Arial"/>
        </w:rPr>
        <w:tab/>
      </w:r>
      <w:r w:rsidR="002414FE">
        <w:rPr>
          <w:rFonts w:eastAsia="DengXian" w:cs="Arial"/>
        </w:rPr>
        <w:t>Moderated discussion</w:t>
      </w:r>
      <w:r w:rsidRPr="00312745">
        <w:rPr>
          <w:rFonts w:eastAsia="DengXian" w:cs="Arial"/>
        </w:rPr>
        <w:t xml:space="preserve"> </w:t>
      </w:r>
      <w:r w:rsidR="002414FE">
        <w:rPr>
          <w:rFonts w:eastAsia="DengXian" w:cs="Arial"/>
        </w:rPr>
        <w:t xml:space="preserve">proposed </w:t>
      </w:r>
      <w:r w:rsidRPr="00312745">
        <w:rPr>
          <w:rFonts w:eastAsia="DengXian" w:cs="Arial"/>
        </w:rPr>
        <w:t>question</w:t>
      </w:r>
      <w:r w:rsidR="002414FE">
        <w:rPr>
          <w:rFonts w:eastAsia="DengXian" w:cs="Arial"/>
        </w:rPr>
        <w:t>s</w:t>
      </w:r>
    </w:p>
    <w:p w14:paraId="562FFD51" w14:textId="5FF61227" w:rsidR="0095515C" w:rsidRDefault="0095515C" w:rsidP="0095515C">
      <w:pPr>
        <w:rPr>
          <w:rFonts w:ascii="Arial" w:eastAsia="DengXian" w:hAnsi="Arial" w:cs="Arial"/>
        </w:rPr>
      </w:pPr>
      <w:r w:rsidRPr="00312745">
        <w:rPr>
          <w:rFonts w:ascii="Arial" w:eastAsia="DengXian" w:hAnsi="Arial" w:cs="Arial"/>
        </w:rPr>
        <w:t>It is pr</w:t>
      </w:r>
      <w:r w:rsidR="002414FE">
        <w:rPr>
          <w:rFonts w:ascii="Arial" w:eastAsia="DengXian" w:hAnsi="Arial" w:cs="Arial"/>
        </w:rPr>
        <w:t>oposed to endorse the following</w:t>
      </w:r>
      <w:r w:rsidRPr="00312745">
        <w:rPr>
          <w:rFonts w:ascii="Arial" w:eastAsia="DengXian" w:hAnsi="Arial" w:cs="Arial"/>
        </w:rPr>
        <w:t xml:space="preserve"> questions for each work area </w:t>
      </w:r>
      <w:r w:rsidR="00DA3820">
        <w:rPr>
          <w:rFonts w:ascii="Arial" w:eastAsia="DengXian" w:hAnsi="Arial" w:cs="Arial"/>
        </w:rPr>
        <w:t xml:space="preserve">and work tasks </w:t>
      </w:r>
      <w:r w:rsidRPr="00312745">
        <w:rPr>
          <w:rFonts w:ascii="Arial" w:eastAsia="DengXian" w:hAnsi="Arial" w:cs="Arial"/>
        </w:rPr>
        <w:t xml:space="preserve">for </w:t>
      </w:r>
      <w:r w:rsidR="002414FE">
        <w:rPr>
          <w:rFonts w:ascii="Arial" w:eastAsia="DengXian" w:hAnsi="Arial" w:cs="Arial"/>
        </w:rPr>
        <w:t>moderated</w:t>
      </w:r>
      <w:r w:rsidRPr="00312745">
        <w:rPr>
          <w:rFonts w:ascii="Arial" w:eastAsia="DengXian" w:hAnsi="Arial" w:cs="Arial"/>
        </w:rPr>
        <w:t xml:space="preserve"> discussion.</w:t>
      </w:r>
    </w:p>
    <w:p w14:paraId="06FB7BB0" w14:textId="468C3845" w:rsidR="0095515C" w:rsidRDefault="0095515C" w:rsidP="0095515C">
      <w:pPr>
        <w:pStyle w:val="B2"/>
        <w:ind w:left="0" w:firstLine="0"/>
        <w:rPr>
          <w:rFonts w:ascii="Arial" w:eastAsia="Malgun Gothic" w:hAnsi="Arial" w:cs="Arial"/>
          <w:sz w:val="22"/>
          <w:szCs w:val="22"/>
          <w:lang w:eastAsia="en-US"/>
        </w:rPr>
      </w:pPr>
      <w:r w:rsidRPr="0095515C">
        <w:rPr>
          <w:rFonts w:ascii="Arial" w:eastAsia="Malgun Gothic" w:hAnsi="Arial" w:cs="Arial"/>
          <w:b/>
          <w:sz w:val="22"/>
          <w:szCs w:val="22"/>
          <w:lang w:eastAsia="en-US"/>
        </w:rPr>
        <w:t>Q1: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 Do you support </w:t>
      </w:r>
      <w:r w:rsidR="00B23458">
        <w:rPr>
          <w:rFonts w:ascii="Arial" w:eastAsia="Malgun Gothic" w:hAnsi="Arial" w:cs="Arial"/>
          <w:sz w:val="22"/>
          <w:szCs w:val="22"/>
          <w:lang w:eastAsia="en-US"/>
        </w:rPr>
        <w:t xml:space="preserve">to explore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>this work area</w:t>
      </w:r>
      <w:r w:rsidR="00D72F3A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>to be included for the study?</w:t>
      </w:r>
      <w:r w:rsidR="00425455">
        <w:rPr>
          <w:rFonts w:ascii="Arial" w:eastAsia="Malgun Gothic" w:hAnsi="Arial" w:cs="Arial"/>
          <w:sz w:val="22"/>
          <w:szCs w:val="22"/>
          <w:lang w:eastAsia="en-US"/>
        </w:rPr>
        <w:t xml:space="preserve"> Answer with good justification.</w:t>
      </w:r>
    </w:p>
    <w:p w14:paraId="0C578024" w14:textId="214C6102" w:rsidR="00AF24C8" w:rsidRPr="0095515C" w:rsidRDefault="004372FF" w:rsidP="0095515C">
      <w:pPr>
        <w:pStyle w:val="B2"/>
        <w:ind w:left="0" w:firstLine="0"/>
        <w:rPr>
          <w:rFonts w:ascii="Arial" w:eastAsia="Malgun Gothic" w:hAnsi="Arial" w:cs="Arial"/>
          <w:sz w:val="22"/>
          <w:szCs w:val="22"/>
          <w:lang w:eastAsia="en-US"/>
        </w:rPr>
      </w:pPr>
      <w:r>
        <w:rPr>
          <w:rFonts w:ascii="Arial" w:eastAsia="Malgun Gothic" w:hAnsi="Arial" w:cs="Arial"/>
          <w:sz w:val="22"/>
          <w:szCs w:val="22"/>
          <w:lang w:eastAsia="en-US"/>
        </w:rPr>
        <w:t>NOTE</w:t>
      </w:r>
      <w:r w:rsidR="00AF24C8">
        <w:rPr>
          <w:rFonts w:ascii="Arial" w:eastAsia="Malgun Gothic" w:hAnsi="Arial" w:cs="Arial"/>
          <w:sz w:val="22"/>
          <w:szCs w:val="22"/>
          <w:lang w:eastAsia="en-US"/>
        </w:rPr>
        <w:t xml:space="preserve">: </w:t>
      </w:r>
      <w:r>
        <w:rPr>
          <w:rFonts w:ascii="Arial" w:eastAsia="Malgun Gothic" w:hAnsi="Arial" w:cs="Arial"/>
          <w:sz w:val="22"/>
          <w:szCs w:val="22"/>
          <w:lang w:eastAsia="en-US"/>
        </w:rPr>
        <w:t xml:space="preserve">This question will be asked </w:t>
      </w:r>
      <w:r w:rsidR="00AF24C8">
        <w:rPr>
          <w:rFonts w:ascii="Arial" w:eastAsia="Malgun Gothic" w:hAnsi="Arial" w:cs="Arial"/>
          <w:sz w:val="22"/>
          <w:szCs w:val="22"/>
          <w:lang w:eastAsia="en-US"/>
        </w:rPr>
        <w:t xml:space="preserve">only </w:t>
      </w:r>
      <w:r>
        <w:rPr>
          <w:rFonts w:ascii="Arial" w:eastAsia="Malgun Gothic" w:hAnsi="Arial" w:cs="Arial"/>
          <w:sz w:val="22"/>
          <w:szCs w:val="22"/>
          <w:lang w:eastAsia="en-US"/>
        </w:rPr>
        <w:t xml:space="preserve">for </w:t>
      </w:r>
      <w:r w:rsidR="00AF24C8">
        <w:rPr>
          <w:rFonts w:ascii="Arial" w:eastAsia="Malgun Gothic" w:hAnsi="Arial" w:cs="Arial"/>
          <w:sz w:val="22"/>
          <w:szCs w:val="22"/>
          <w:lang w:eastAsia="en-US"/>
        </w:rPr>
        <w:t>those WAs which need further discussion</w:t>
      </w:r>
      <w:r>
        <w:rPr>
          <w:rFonts w:ascii="Arial" w:eastAsia="Malgun Gothic" w:hAnsi="Arial" w:cs="Arial"/>
          <w:sz w:val="22"/>
          <w:szCs w:val="22"/>
          <w:lang w:eastAsia="en-US"/>
        </w:rPr>
        <w:t>.</w:t>
      </w:r>
    </w:p>
    <w:p w14:paraId="2E3DFB5F" w14:textId="196F751C" w:rsidR="0095515C" w:rsidRPr="0095515C" w:rsidRDefault="0095515C" w:rsidP="0095515C">
      <w:pPr>
        <w:pStyle w:val="B2"/>
        <w:ind w:left="0" w:firstLine="0"/>
        <w:rPr>
          <w:rFonts w:ascii="Arial" w:eastAsia="Malgun Gothic" w:hAnsi="Arial" w:cs="Arial"/>
          <w:b/>
          <w:sz w:val="22"/>
          <w:szCs w:val="22"/>
          <w:lang w:eastAsia="en-US"/>
        </w:rPr>
      </w:pPr>
      <w:r w:rsidRPr="0095515C">
        <w:rPr>
          <w:rFonts w:ascii="Arial" w:eastAsia="Malgun Gothic" w:hAnsi="Arial" w:cs="Arial"/>
          <w:b/>
          <w:sz w:val="22"/>
          <w:szCs w:val="22"/>
          <w:lang w:eastAsia="en-US"/>
        </w:rPr>
        <w:t>Q</w:t>
      </w:r>
      <w:r w:rsidR="009C4D1F">
        <w:rPr>
          <w:rFonts w:ascii="Arial" w:eastAsia="Malgun Gothic" w:hAnsi="Arial" w:cs="Arial"/>
          <w:b/>
          <w:sz w:val="22"/>
          <w:szCs w:val="22"/>
          <w:lang w:eastAsia="en-US"/>
        </w:rPr>
        <w:t>2</w:t>
      </w:r>
      <w:r w:rsidRPr="0095515C">
        <w:rPr>
          <w:rFonts w:ascii="Arial" w:eastAsia="Malgun Gothic" w:hAnsi="Arial" w:cs="Arial"/>
          <w:b/>
          <w:sz w:val="22"/>
          <w:szCs w:val="22"/>
          <w:lang w:eastAsia="en-US"/>
        </w:rPr>
        <w:t xml:space="preserve">: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>What dependency does this work area have</w:t>
      </w:r>
      <w:r w:rsidR="00CA3710">
        <w:rPr>
          <w:rFonts w:ascii="Arial" w:eastAsia="Malgun Gothic" w:hAnsi="Arial" w:cs="Arial"/>
          <w:sz w:val="22"/>
          <w:szCs w:val="22"/>
          <w:lang w:eastAsia="en-US"/>
        </w:rPr>
        <w:t>,</w:t>
      </w:r>
      <w:r w:rsidR="00793ACD">
        <w:rPr>
          <w:rFonts w:ascii="Arial" w:eastAsia="Malgun Gothic" w:hAnsi="Arial" w:cs="Arial"/>
          <w:sz w:val="22"/>
          <w:szCs w:val="22"/>
          <w:lang w:eastAsia="en-US"/>
        </w:rPr>
        <w:t xml:space="preserve"> considering </w:t>
      </w:r>
      <w:r w:rsidR="00CA3710">
        <w:rPr>
          <w:rFonts w:ascii="Arial" w:eastAsia="Malgun Gothic" w:hAnsi="Arial" w:cs="Arial"/>
          <w:sz w:val="22"/>
          <w:szCs w:val="22"/>
          <w:lang w:eastAsia="en-US"/>
        </w:rPr>
        <w:t xml:space="preserve">the </w:t>
      </w:r>
      <w:r w:rsidR="00793ACD">
        <w:rPr>
          <w:rFonts w:ascii="Arial" w:eastAsia="Malgun Gothic" w:hAnsi="Arial" w:cs="Arial"/>
          <w:sz w:val="22"/>
          <w:szCs w:val="22"/>
          <w:lang w:eastAsia="en-US"/>
        </w:rPr>
        <w:t>candidate work tasks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>? (with other work areas and/or with other WGs)</w:t>
      </w:r>
    </w:p>
    <w:p w14:paraId="1AE14341" w14:textId="78A3089A" w:rsidR="0095515C" w:rsidRPr="00155619" w:rsidRDefault="0095515C" w:rsidP="0095515C">
      <w:pPr>
        <w:pStyle w:val="B2"/>
        <w:ind w:left="0" w:firstLine="0"/>
        <w:rPr>
          <w:rFonts w:ascii="Arial" w:eastAsia="DengXian" w:hAnsi="Arial" w:cs="Arial"/>
          <w:sz w:val="22"/>
          <w:szCs w:val="22"/>
        </w:rPr>
      </w:pPr>
      <w:r w:rsidRPr="0095515C">
        <w:rPr>
          <w:rFonts w:ascii="Arial" w:eastAsia="Malgun Gothic" w:hAnsi="Arial" w:cs="Arial"/>
          <w:b/>
          <w:sz w:val="22"/>
          <w:szCs w:val="22"/>
          <w:lang w:eastAsia="en-US"/>
        </w:rPr>
        <w:t>Q</w:t>
      </w:r>
      <w:r w:rsidR="009C4D1F">
        <w:rPr>
          <w:rFonts w:ascii="Arial" w:eastAsia="Malgun Gothic" w:hAnsi="Arial" w:cs="Arial"/>
          <w:b/>
          <w:sz w:val="22"/>
          <w:szCs w:val="22"/>
          <w:lang w:eastAsia="en-US"/>
        </w:rPr>
        <w:t>3</w:t>
      </w:r>
      <w:r w:rsidRPr="0095515C">
        <w:rPr>
          <w:rFonts w:ascii="Arial" w:eastAsia="Malgun Gothic" w:hAnsi="Arial" w:cs="Arial"/>
          <w:b/>
          <w:sz w:val="22"/>
          <w:szCs w:val="22"/>
          <w:lang w:eastAsia="en-US"/>
        </w:rPr>
        <w:t>: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 Which </w:t>
      </w:r>
      <w:r w:rsidR="0050611F">
        <w:rPr>
          <w:rFonts w:ascii="Arial" w:eastAsia="Malgun Gothic" w:hAnsi="Arial" w:cs="Arial"/>
          <w:sz w:val="22"/>
          <w:szCs w:val="22"/>
          <w:lang w:eastAsia="en-US"/>
        </w:rPr>
        <w:t>work t</w:t>
      </w:r>
      <w:r w:rsidR="00C6057B">
        <w:rPr>
          <w:rFonts w:ascii="Arial" w:eastAsia="Malgun Gothic" w:hAnsi="Arial" w:cs="Arial"/>
          <w:sz w:val="22"/>
          <w:szCs w:val="22"/>
          <w:lang w:eastAsia="en-US"/>
        </w:rPr>
        <w:t>asks</w:t>
      </w:r>
      <w:r w:rsidR="00C6057B"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of the work area do you support </w:t>
      </w:r>
      <w:r w:rsidR="006E5878">
        <w:rPr>
          <w:rFonts w:ascii="Arial" w:eastAsia="Malgun Gothic" w:hAnsi="Arial" w:cs="Arial"/>
          <w:sz w:val="22"/>
          <w:szCs w:val="22"/>
          <w:lang w:eastAsia="en-US"/>
        </w:rPr>
        <w:t xml:space="preserve">to explore further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>for the study</w:t>
      </w:r>
      <w:r>
        <w:rPr>
          <w:rFonts w:ascii="Arial" w:eastAsia="DengXian" w:hAnsi="Arial" w:cs="Arial" w:hint="eastAsia"/>
          <w:sz w:val="22"/>
          <w:szCs w:val="22"/>
        </w:rPr>
        <w:t>?</w:t>
      </w:r>
      <w:r w:rsidR="008860AA" w:rsidRPr="008860AA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="008860AA">
        <w:rPr>
          <w:rFonts w:ascii="Arial" w:eastAsia="Malgun Gothic" w:hAnsi="Arial" w:cs="Arial"/>
          <w:sz w:val="22"/>
          <w:szCs w:val="22"/>
          <w:lang w:eastAsia="en-US"/>
        </w:rPr>
        <w:t>Answer with good justification.</w:t>
      </w:r>
    </w:p>
    <w:p w14:paraId="4EDDE2FD" w14:textId="4E9D1447" w:rsidR="0095515C" w:rsidRDefault="0095515C" w:rsidP="0095515C">
      <w:pPr>
        <w:pStyle w:val="B2"/>
        <w:ind w:left="0" w:firstLine="0"/>
        <w:rPr>
          <w:rFonts w:ascii="Arial" w:eastAsia="Malgun Gothic" w:hAnsi="Arial" w:cs="Arial"/>
          <w:sz w:val="22"/>
          <w:szCs w:val="22"/>
          <w:lang w:eastAsia="en-US"/>
        </w:rPr>
      </w:pPr>
      <w:r w:rsidRPr="0095515C">
        <w:rPr>
          <w:rFonts w:ascii="Arial" w:eastAsia="Malgun Gothic" w:hAnsi="Arial" w:cs="Arial"/>
          <w:b/>
          <w:sz w:val="22"/>
          <w:szCs w:val="22"/>
          <w:lang w:eastAsia="en-US"/>
        </w:rPr>
        <w:t>Q</w:t>
      </w:r>
      <w:r w:rsidR="009C4D1F">
        <w:rPr>
          <w:rFonts w:ascii="Arial" w:eastAsia="Malgun Gothic" w:hAnsi="Arial" w:cs="Arial"/>
          <w:b/>
          <w:sz w:val="22"/>
          <w:szCs w:val="22"/>
          <w:lang w:eastAsia="en-US"/>
        </w:rPr>
        <w:t>4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: Which of the proposed </w:t>
      </w:r>
      <w:r w:rsidR="0050611F">
        <w:rPr>
          <w:rFonts w:ascii="Arial" w:eastAsia="Malgun Gothic" w:hAnsi="Arial" w:cs="Arial"/>
          <w:sz w:val="22"/>
          <w:szCs w:val="22"/>
          <w:lang w:eastAsia="en-US"/>
        </w:rPr>
        <w:t>work t</w:t>
      </w:r>
      <w:r w:rsidR="00C6057B">
        <w:rPr>
          <w:rFonts w:ascii="Arial" w:eastAsia="Malgun Gothic" w:hAnsi="Arial" w:cs="Arial"/>
          <w:sz w:val="22"/>
          <w:szCs w:val="22"/>
          <w:lang w:eastAsia="en-US"/>
        </w:rPr>
        <w:t>asks</w:t>
      </w:r>
      <w:r w:rsidR="00C6057B"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 xml:space="preserve">do you not support </w:t>
      </w:r>
      <w:r w:rsidR="006E5878">
        <w:rPr>
          <w:rFonts w:ascii="Arial" w:eastAsia="Malgun Gothic" w:hAnsi="Arial" w:cs="Arial"/>
          <w:sz w:val="22"/>
          <w:szCs w:val="22"/>
          <w:lang w:eastAsia="en-US"/>
        </w:rPr>
        <w:t xml:space="preserve">to explore further </w:t>
      </w:r>
      <w:r w:rsidRPr="0095515C">
        <w:rPr>
          <w:rFonts w:ascii="Arial" w:eastAsia="Malgun Gothic" w:hAnsi="Arial" w:cs="Arial"/>
          <w:sz w:val="22"/>
          <w:szCs w:val="22"/>
          <w:lang w:eastAsia="en-US"/>
        </w:rPr>
        <w:t>for the study?</w:t>
      </w:r>
      <w:r w:rsidR="008860AA" w:rsidRPr="008860AA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="008860AA">
        <w:rPr>
          <w:rFonts w:ascii="Arial" w:eastAsia="Malgun Gothic" w:hAnsi="Arial" w:cs="Arial"/>
          <w:sz w:val="22"/>
          <w:szCs w:val="22"/>
          <w:lang w:eastAsia="en-US"/>
        </w:rPr>
        <w:t>Answer with good justification.</w:t>
      </w:r>
    </w:p>
    <w:p w14:paraId="5154E8E3" w14:textId="020B0F1E" w:rsidR="009C4D1F" w:rsidRPr="0095515C" w:rsidRDefault="009C4D1F" w:rsidP="009C4D1F">
      <w:pPr>
        <w:rPr>
          <w:rFonts w:ascii="Arial" w:eastAsia="Malgun Gothic" w:hAnsi="Arial" w:cs="Arial"/>
          <w:sz w:val="22"/>
          <w:szCs w:val="22"/>
          <w:lang w:eastAsia="en-US"/>
        </w:rPr>
      </w:pPr>
      <w:r w:rsidRPr="00C6057B">
        <w:rPr>
          <w:rFonts w:ascii="Arial" w:eastAsia="Malgun Gothic" w:hAnsi="Arial" w:cs="Arial"/>
          <w:b/>
          <w:sz w:val="22"/>
          <w:szCs w:val="22"/>
          <w:lang w:eastAsia="en-US"/>
        </w:rPr>
        <w:lastRenderedPageBreak/>
        <w:t xml:space="preserve">Q5: </w:t>
      </w:r>
      <w:r w:rsidRPr="00C6057B">
        <w:rPr>
          <w:rFonts w:ascii="Arial" w:eastAsia="Malgun Gothic" w:hAnsi="Arial" w:cs="Arial"/>
          <w:sz w:val="22"/>
          <w:szCs w:val="22"/>
          <w:lang w:eastAsia="en-US"/>
        </w:rPr>
        <w:t xml:space="preserve">What objectives do you </w:t>
      </w:r>
      <w:r w:rsidR="00E34981">
        <w:rPr>
          <w:rFonts w:ascii="Arial" w:eastAsia="Malgun Gothic" w:hAnsi="Arial" w:cs="Arial"/>
          <w:sz w:val="22"/>
          <w:szCs w:val="22"/>
          <w:lang w:eastAsia="en-US"/>
        </w:rPr>
        <w:t>propose</w:t>
      </w:r>
      <w:r w:rsidR="00E34981" w:rsidRPr="00C6057B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Pr="00C6057B">
        <w:rPr>
          <w:rFonts w:ascii="Arial" w:eastAsia="Malgun Gothic" w:hAnsi="Arial" w:cs="Arial"/>
          <w:sz w:val="22"/>
          <w:szCs w:val="22"/>
          <w:lang w:eastAsia="en-US"/>
        </w:rPr>
        <w:t>for this work area</w:t>
      </w:r>
      <w:r w:rsidR="00E34981">
        <w:rPr>
          <w:rFonts w:ascii="Arial" w:eastAsia="Malgun Gothic" w:hAnsi="Arial" w:cs="Arial"/>
          <w:sz w:val="22"/>
          <w:szCs w:val="22"/>
          <w:lang w:eastAsia="en-US"/>
        </w:rPr>
        <w:t xml:space="preserve"> based on your supported</w:t>
      </w:r>
      <w:r w:rsidR="006E5878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r w:rsidR="00E34981">
        <w:rPr>
          <w:rFonts w:ascii="Arial" w:eastAsia="Malgun Gothic" w:hAnsi="Arial" w:cs="Arial"/>
          <w:sz w:val="22"/>
          <w:szCs w:val="22"/>
          <w:lang w:eastAsia="en-US"/>
        </w:rPr>
        <w:t>work tasks</w:t>
      </w:r>
      <w:r w:rsidR="004743FD">
        <w:rPr>
          <w:rFonts w:ascii="Arial" w:eastAsia="Malgun Gothic" w:hAnsi="Arial" w:cs="Arial"/>
          <w:sz w:val="22"/>
          <w:szCs w:val="22"/>
          <w:lang w:eastAsia="en-US"/>
        </w:rPr>
        <w:t xml:space="preserve"> to explore further</w:t>
      </w:r>
      <w:r w:rsidRPr="00C6057B">
        <w:rPr>
          <w:rFonts w:ascii="Arial" w:eastAsia="Malgun Gothic" w:hAnsi="Arial" w:cs="Arial"/>
          <w:sz w:val="22"/>
          <w:szCs w:val="22"/>
          <w:lang w:eastAsia="en-US"/>
        </w:rPr>
        <w:t>? The answer is expected to be on a level which allows to formulate the objectives of the SID.</w:t>
      </w:r>
    </w:p>
    <w:p w14:paraId="3159DD9A" w14:textId="77777777" w:rsidR="0095515C" w:rsidRPr="0095515C" w:rsidRDefault="0095515C" w:rsidP="0095515C">
      <w:pPr>
        <w:pStyle w:val="B2"/>
        <w:ind w:left="0" w:firstLine="0"/>
        <w:rPr>
          <w:rFonts w:ascii="Arial" w:eastAsia="Malgun Gothic" w:hAnsi="Arial" w:cs="Arial"/>
          <w:sz w:val="22"/>
          <w:szCs w:val="22"/>
          <w:lang w:eastAsia="en-US"/>
        </w:rPr>
      </w:pPr>
    </w:p>
    <w:p w14:paraId="5F9720AE" w14:textId="65B55F54" w:rsidR="0095515C" w:rsidRDefault="0095515C" w:rsidP="0095515C">
      <w:pPr>
        <w:pStyle w:val="Heading1"/>
        <w:rPr>
          <w:rFonts w:eastAsia="DengXian" w:cs="Arial"/>
        </w:rPr>
      </w:pPr>
      <w:r>
        <w:rPr>
          <w:rFonts w:eastAsia="DengXian" w:cs="Arial"/>
        </w:rPr>
        <w:t>4</w:t>
      </w:r>
      <w:r w:rsidRPr="00312745">
        <w:rPr>
          <w:rFonts w:eastAsia="DengXian" w:cs="Arial"/>
        </w:rPr>
        <w:t>.</w:t>
      </w:r>
      <w:r w:rsidRPr="00312745">
        <w:rPr>
          <w:rFonts w:eastAsia="DengXian" w:cs="Arial"/>
        </w:rPr>
        <w:tab/>
      </w:r>
      <w:r w:rsidR="00A731AF">
        <w:rPr>
          <w:rFonts w:eastAsia="DengXian" w:cs="Arial"/>
        </w:rPr>
        <w:t>Work plan</w:t>
      </w:r>
      <w:r w:rsidR="007B1599">
        <w:rPr>
          <w:rFonts w:eastAsia="DengXian" w:cs="Arial"/>
        </w:rPr>
        <w:t xml:space="preserve"> </w:t>
      </w:r>
    </w:p>
    <w:p w14:paraId="6F4DF5FA" w14:textId="6824DEB7" w:rsidR="007B1599" w:rsidRPr="007B1599" w:rsidRDefault="00FF6365" w:rsidP="007B1599">
      <w:pPr>
        <w:rPr>
          <w:rFonts w:eastAsia="DengXian"/>
        </w:rPr>
      </w:pPr>
      <w:r>
        <w:rPr>
          <w:rFonts w:ascii="Arial" w:eastAsia="DengXian" w:hAnsi="Arial" w:cs="Arial"/>
        </w:rPr>
        <w:t xml:space="preserve">Below is the endorsed </w:t>
      </w:r>
      <w:r w:rsidR="007B1599">
        <w:rPr>
          <w:rFonts w:ascii="Arial" w:eastAsia="DengXian" w:hAnsi="Arial" w:cs="Arial"/>
        </w:rPr>
        <w:t>work plan</w:t>
      </w:r>
      <w:r>
        <w:rPr>
          <w:rFonts w:ascii="Arial" w:eastAsia="DengXian" w:hAnsi="Arial" w:cs="Arial"/>
        </w:rPr>
        <w:t xml:space="preserve"> in S6-253382</w:t>
      </w:r>
      <w:r w:rsidR="007B1599">
        <w:rPr>
          <w:rFonts w:ascii="Arial" w:eastAsia="DengXian" w:hAnsi="Arial" w:cs="Arial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457"/>
        <w:gridCol w:w="1457"/>
        <w:gridCol w:w="1458"/>
        <w:gridCol w:w="1457"/>
        <w:gridCol w:w="1457"/>
        <w:gridCol w:w="1458"/>
      </w:tblGrid>
      <w:tr w:rsidR="00A731AF" w:rsidRPr="0098360C" w14:paraId="734A88CC" w14:textId="77777777" w:rsidTr="00351289">
        <w:trPr>
          <w:trHeight w:val="199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AC37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671C" w14:textId="77777777" w:rsidR="00A731AF" w:rsidRPr="00FF6365" w:rsidRDefault="00A731AF" w:rsidP="00351289">
            <w:pPr>
              <w:jc w:val="center"/>
              <w:rPr>
                <w:b/>
                <w:bCs/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b/>
                <w:bCs/>
                <w:color w:val="A6A6A6" w:themeColor="background1" w:themeShade="A6"/>
                <w:szCs w:val="22"/>
                <w:lang w:eastAsia="ko-KR"/>
              </w:rPr>
              <w:t>SA6#68</w:t>
            </w:r>
          </w:p>
          <w:p w14:paraId="236F782C" w14:textId="23040724" w:rsidR="005862A7" w:rsidRPr="00FF6365" w:rsidRDefault="005862A7" w:rsidP="00351289">
            <w:pPr>
              <w:jc w:val="center"/>
              <w:rPr>
                <w:b/>
                <w:bCs/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b/>
                <w:bCs/>
                <w:color w:val="A6A6A6" w:themeColor="background1" w:themeShade="A6"/>
              </w:rPr>
              <w:t>(Aug 25-29)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00B0" w14:textId="086B8BB9" w:rsidR="00A731AF" w:rsidRPr="00FF6365" w:rsidRDefault="00A731AF" w:rsidP="00351289">
            <w:pPr>
              <w:jc w:val="center"/>
              <w:rPr>
                <w:b/>
                <w:bCs/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b/>
                <w:bCs/>
                <w:color w:val="A6A6A6" w:themeColor="background1" w:themeShade="A6"/>
                <w:szCs w:val="22"/>
                <w:lang w:eastAsia="ko-KR"/>
              </w:rPr>
              <w:t>Moderated Discussion#1</w:t>
            </w:r>
            <w:r w:rsidR="005862A7" w:rsidRPr="00FF6365">
              <w:rPr>
                <w:b/>
                <w:bCs/>
                <w:color w:val="A6A6A6" w:themeColor="background1" w:themeShade="A6"/>
                <w:szCs w:val="22"/>
                <w:lang w:eastAsia="ko-KR"/>
              </w:rPr>
              <w:t xml:space="preserve"> </w:t>
            </w:r>
            <w:r w:rsidR="005862A7" w:rsidRPr="00FF6365">
              <w:rPr>
                <w:b/>
                <w:bCs/>
                <w:color w:val="A6A6A6" w:themeColor="background1" w:themeShade="A6"/>
              </w:rPr>
              <w:t xml:space="preserve"> (Sep 1 to 14)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C9003" w14:textId="77777777" w:rsidR="005862A7" w:rsidRDefault="00A731AF" w:rsidP="00351289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SA6#69</w:t>
            </w:r>
            <w:r w:rsidR="005862A7">
              <w:rPr>
                <w:b/>
                <w:bCs/>
                <w:szCs w:val="22"/>
                <w:lang w:eastAsia="ko-KR"/>
              </w:rPr>
              <w:t xml:space="preserve"> </w:t>
            </w:r>
          </w:p>
          <w:p w14:paraId="78C10519" w14:textId="5AFC54C2" w:rsidR="00A731AF" w:rsidRPr="0098360C" w:rsidRDefault="005862A7" w:rsidP="00351289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(Oct 13-17)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93E2" w14:textId="0BA5011D" w:rsidR="00A731AF" w:rsidRPr="005862A7" w:rsidRDefault="00A731AF" w:rsidP="00351289">
            <w:pPr>
              <w:jc w:val="center"/>
              <w:rPr>
                <w:b/>
                <w:bCs/>
              </w:rPr>
            </w:pPr>
            <w:r w:rsidRPr="005862A7">
              <w:rPr>
                <w:b/>
                <w:bCs/>
              </w:rPr>
              <w:t>Moderated Discussion#2</w:t>
            </w:r>
            <w:r w:rsidR="005862A7" w:rsidRPr="005862A7">
              <w:rPr>
                <w:b/>
                <w:bCs/>
              </w:rPr>
              <w:t xml:space="preserve"> </w:t>
            </w:r>
            <w:r w:rsidR="005862A7">
              <w:rPr>
                <w:b/>
                <w:bCs/>
              </w:rPr>
              <w:t>(</w:t>
            </w:r>
            <w:r w:rsidR="005862A7" w:rsidRPr="005862A7">
              <w:rPr>
                <w:b/>
                <w:bCs/>
              </w:rPr>
              <w:t>Oct 20 to 26</w:t>
            </w:r>
            <w:r w:rsidR="005862A7">
              <w:rPr>
                <w:b/>
                <w:bCs/>
              </w:rPr>
              <w:t>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C92A" w14:textId="77777777" w:rsidR="00A731AF" w:rsidRDefault="00A731AF" w:rsidP="00351289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SA6#70</w:t>
            </w:r>
          </w:p>
          <w:p w14:paraId="784F0C0E" w14:textId="31689643" w:rsidR="0067002F" w:rsidRPr="0098360C" w:rsidRDefault="0067002F" w:rsidP="00351289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(Nov 17-21)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75D1" w14:textId="77777777" w:rsidR="00A731AF" w:rsidRPr="0098360C" w:rsidRDefault="00A731AF" w:rsidP="00351289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Post SA6#70 untill end of Study</w:t>
            </w:r>
          </w:p>
        </w:tc>
      </w:tr>
      <w:tr w:rsidR="00A731AF" w:rsidRPr="0098360C" w14:paraId="009E7687" w14:textId="77777777" w:rsidTr="00351289">
        <w:trPr>
          <w:trHeight w:val="772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EEAF4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Input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5B65" w14:textId="661BAEF5" w:rsidR="00A731AF" w:rsidRPr="00FF6365" w:rsidRDefault="00A731AF" w:rsidP="00351289">
            <w:pPr>
              <w:rPr>
                <w:color w:val="A6A6A6" w:themeColor="background1" w:themeShade="A6"/>
                <w:szCs w:val="22"/>
                <w:u w:val="single"/>
                <w:lang w:eastAsia="ko-KR"/>
              </w:rPr>
            </w:pPr>
            <w:r w:rsidRPr="00FF6365">
              <w:rPr>
                <w:color w:val="A6A6A6" w:themeColor="background1" w:themeShade="A6"/>
                <w:szCs w:val="22"/>
                <w:lang w:eastAsia="ko-KR"/>
              </w:rPr>
              <w:t xml:space="preserve">1. Company proposed work tasks and </w:t>
            </w: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initial analysis SA1 TR</w:t>
            </w:r>
            <w:r w:rsidR="0020191F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 xml:space="preserve"> 22</w:t>
            </w:r>
            <w:r w:rsidR="00A64252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.</w:t>
            </w:r>
            <w:r w:rsidR="0020191F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870</w:t>
            </w: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.</w:t>
            </w:r>
          </w:p>
          <w:p w14:paraId="541719D7" w14:textId="77777777" w:rsidR="00A731AF" w:rsidRPr="00FF6365" w:rsidRDefault="00A731AF" w:rsidP="00351289">
            <w:pPr>
              <w:rPr>
                <w:i/>
                <w:iCs/>
                <w:color w:val="A6A6A6" w:themeColor="background1" w:themeShade="A6"/>
                <w:szCs w:val="22"/>
                <w:lang w:eastAsia="ko-KR"/>
              </w:rPr>
            </w:pPr>
          </w:p>
          <w:p w14:paraId="15473988" w14:textId="77777777" w:rsidR="00A731AF" w:rsidRPr="00FF6365" w:rsidRDefault="00A731AF" w:rsidP="00351289">
            <w:pPr>
              <w:rPr>
                <w:iCs/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iCs/>
                <w:color w:val="A6A6A6" w:themeColor="background1" w:themeShade="A6"/>
                <w:szCs w:val="22"/>
                <w:lang w:eastAsia="ko-KR"/>
              </w:rPr>
              <w:t>2. Discussion on Working methods (NWM, email, conf calls) for Moderated discussions.</w:t>
            </w:r>
          </w:p>
          <w:p w14:paraId="6876C383" w14:textId="77777777" w:rsidR="00A731AF" w:rsidRPr="00FF6365" w:rsidRDefault="00A731AF" w:rsidP="00351289">
            <w:pPr>
              <w:rPr>
                <w:iCs/>
                <w:color w:val="A6A6A6" w:themeColor="background1" w:themeShade="A6"/>
                <w:szCs w:val="22"/>
                <w:lang w:eastAsia="ko-KR"/>
              </w:rPr>
            </w:pPr>
          </w:p>
          <w:p w14:paraId="2F375FC4" w14:textId="77777777" w:rsidR="00A731AF" w:rsidRPr="00FF6365" w:rsidRDefault="00A731AF" w:rsidP="00351289">
            <w:pPr>
              <w:rPr>
                <w:iCs/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iCs/>
                <w:color w:val="A6A6A6" w:themeColor="background1" w:themeShade="A6"/>
                <w:szCs w:val="22"/>
                <w:lang w:eastAsia="ko-KR"/>
              </w:rPr>
              <w:t>3. Discuss the questions for Moderated Discussions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A067" w14:textId="77777777" w:rsidR="00A731AF" w:rsidRPr="00FF6365" w:rsidRDefault="00C760A8" w:rsidP="00351289">
            <w:pPr>
              <w:rPr>
                <w:color w:val="A6A6A6" w:themeColor="background1" w:themeShade="A6"/>
                <w:szCs w:val="22"/>
                <w:u w:val="single"/>
                <w:lang w:eastAsia="ko-KR"/>
              </w:rPr>
            </w:pPr>
            <w:r w:rsidRPr="00FF6365">
              <w:rPr>
                <w:color w:val="A6A6A6" w:themeColor="background1" w:themeShade="A6"/>
                <w:szCs w:val="22"/>
                <w:lang w:eastAsia="ko-KR"/>
              </w:rPr>
              <w:t>Candidate</w:t>
            </w:r>
            <w:r w:rsidR="00A731AF" w:rsidRPr="00FF6365">
              <w:rPr>
                <w:color w:val="A6A6A6" w:themeColor="background1" w:themeShade="A6"/>
                <w:szCs w:val="22"/>
                <w:lang w:eastAsia="ko-KR"/>
              </w:rPr>
              <w:t xml:space="preserve"> </w:t>
            </w:r>
            <w:r w:rsidR="00A731AF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Work Tasks</w:t>
            </w:r>
            <w:r w:rsidR="00AA618E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 xml:space="preserve"> </w:t>
            </w:r>
            <w:r w:rsidR="004010EE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from SA6#68</w:t>
            </w:r>
          </w:p>
          <w:p w14:paraId="7A61C09C" w14:textId="60E1EF6A" w:rsidR="00D95BD3" w:rsidRPr="00FF6365" w:rsidRDefault="00D95BD3" w:rsidP="00351289">
            <w:pPr>
              <w:rPr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color w:val="A6A6A6" w:themeColor="background1" w:themeShade="A6"/>
                <w:u w:val="single"/>
              </w:rPr>
              <w:t>Dates: Sep 1 to 14 (2 weeks)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71BC8" w14:textId="77777777" w:rsidR="00A731AF" w:rsidRPr="009B2370" w:rsidRDefault="00A731AF" w:rsidP="00351289">
            <w:pPr>
              <w:rPr>
                <w:szCs w:val="22"/>
                <w:u w:val="single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Moderator collated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</w:p>
          <w:p w14:paraId="5E618BEA" w14:textId="11D55718" w:rsidR="00A731AF" w:rsidRPr="00A94AAA" w:rsidRDefault="00A731AF" w:rsidP="004010EE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2. Company proposed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 w:rsidR="004010EE">
              <w:rPr>
                <w:szCs w:val="22"/>
                <w:u w:val="single"/>
                <w:lang w:eastAsia="ko-KR"/>
              </w:rPr>
              <w:t>to SA6#69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8AC1" w14:textId="77777777" w:rsidR="00A731AF" w:rsidRDefault="00C760A8" w:rsidP="00351289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t>Candidate</w:t>
            </w:r>
            <w:r w:rsidR="00A731AF" w:rsidRPr="009B2370">
              <w:rPr>
                <w:szCs w:val="22"/>
                <w:lang w:eastAsia="ko-KR"/>
              </w:rPr>
              <w:t xml:space="preserve"> </w:t>
            </w:r>
            <w:r w:rsidR="00A731AF" w:rsidRPr="009B2370">
              <w:rPr>
                <w:szCs w:val="22"/>
                <w:u w:val="single"/>
                <w:lang w:eastAsia="ko-KR"/>
              </w:rPr>
              <w:t>Work Tasks</w:t>
            </w:r>
            <w:r w:rsidR="00A731AF" w:rsidRPr="009B2370">
              <w:rPr>
                <w:szCs w:val="22"/>
                <w:lang w:eastAsia="ko-KR"/>
              </w:rPr>
              <w:t xml:space="preserve"> </w:t>
            </w:r>
            <w:r w:rsidR="004010EE">
              <w:rPr>
                <w:szCs w:val="22"/>
                <w:u w:val="single"/>
                <w:lang w:eastAsia="ko-KR"/>
              </w:rPr>
              <w:t>from SA6#69</w:t>
            </w:r>
          </w:p>
          <w:p w14:paraId="5F417C0E" w14:textId="54A93CE5" w:rsidR="00D95BD3" w:rsidRPr="009B2370" w:rsidRDefault="00D95BD3" w:rsidP="00351289">
            <w:pPr>
              <w:rPr>
                <w:szCs w:val="22"/>
                <w:lang w:eastAsia="ko-KR"/>
              </w:rPr>
            </w:pPr>
            <w:r>
              <w:rPr>
                <w:color w:val="FF0000"/>
                <w:u w:val="single"/>
              </w:rPr>
              <w:t>Dates: Oct 20 to 26 (1 week)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0FC13" w14:textId="77777777" w:rsidR="00A731AF" w:rsidRPr="009B2370" w:rsidRDefault="00A731AF" w:rsidP="00351289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Moderator collates </w:t>
            </w:r>
            <w:r w:rsidRPr="009B2370">
              <w:rPr>
                <w:szCs w:val="22"/>
                <w:u w:val="single"/>
                <w:lang w:eastAsia="ko-KR"/>
              </w:rPr>
              <w:t xml:space="preserve">Work Tasks </w:t>
            </w:r>
          </w:p>
          <w:p w14:paraId="4E1360AF" w14:textId="566FA391" w:rsidR="00A731AF" w:rsidRPr="009B2370" w:rsidRDefault="00A731AF" w:rsidP="000D4A8F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2. Company proposed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 w:rsidR="000D4A8F">
              <w:rPr>
                <w:szCs w:val="22"/>
                <w:u w:val="single"/>
                <w:lang w:eastAsia="ko-KR"/>
              </w:rPr>
              <w:t>to SA6#70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F61C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Company proposed </w:t>
            </w:r>
            <w:r>
              <w:rPr>
                <w:szCs w:val="22"/>
                <w:lang w:eastAsia="ko-KR"/>
              </w:rPr>
              <w:t xml:space="preserve">key issues, </w:t>
            </w:r>
            <w:r>
              <w:rPr>
                <w:szCs w:val="22"/>
                <w:u w:val="single"/>
                <w:lang w:eastAsia="ko-KR"/>
              </w:rPr>
              <w:t>s</w:t>
            </w:r>
            <w:r w:rsidRPr="0098360C">
              <w:rPr>
                <w:szCs w:val="22"/>
                <w:u w:val="single"/>
                <w:lang w:eastAsia="ko-KR"/>
              </w:rPr>
              <w:t>olutions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etc. </w:t>
            </w:r>
            <w:r w:rsidRPr="0098360C">
              <w:rPr>
                <w:szCs w:val="22"/>
                <w:lang w:eastAsia="ko-KR"/>
              </w:rPr>
              <w:t xml:space="preserve">to </w:t>
            </w:r>
            <w:r>
              <w:rPr>
                <w:szCs w:val="22"/>
                <w:lang w:eastAsia="ko-KR"/>
              </w:rPr>
              <w:t xml:space="preserve">the </w:t>
            </w:r>
            <w:r w:rsidRPr="0098360C">
              <w:rPr>
                <w:szCs w:val="22"/>
                <w:lang w:eastAsia="ko-KR"/>
              </w:rPr>
              <w:t xml:space="preserve">agreed Work-Tasks </w:t>
            </w:r>
          </w:p>
        </w:tc>
      </w:tr>
      <w:tr w:rsidR="00A731AF" w:rsidRPr="0098360C" w14:paraId="42B506A4" w14:textId="77777777" w:rsidTr="00351289">
        <w:trPr>
          <w:trHeight w:val="480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5D12A" w14:textId="77777777" w:rsidR="00A731AF" w:rsidRPr="0098360C" w:rsidRDefault="00A731AF" w:rsidP="00351289">
            <w:pPr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Output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613F8" w14:textId="774BE29E" w:rsidR="00A731AF" w:rsidRPr="00FF6365" w:rsidRDefault="00A731AF" w:rsidP="00351289">
            <w:pPr>
              <w:rPr>
                <w:color w:val="A6A6A6" w:themeColor="background1" w:themeShade="A6"/>
                <w:szCs w:val="22"/>
                <w:u w:val="single"/>
                <w:lang w:eastAsia="ko-KR"/>
              </w:rPr>
            </w:pPr>
            <w:r w:rsidRPr="00FF6365">
              <w:rPr>
                <w:color w:val="A6A6A6" w:themeColor="background1" w:themeShade="A6"/>
                <w:szCs w:val="22"/>
                <w:lang w:eastAsia="ko-KR"/>
              </w:rPr>
              <w:t xml:space="preserve">1. Populate </w:t>
            </w:r>
            <w:r w:rsidR="00C760A8" w:rsidRPr="00FF6365">
              <w:rPr>
                <w:color w:val="A6A6A6" w:themeColor="background1" w:themeShade="A6"/>
                <w:szCs w:val="22"/>
                <w:lang w:eastAsia="ko-KR"/>
              </w:rPr>
              <w:t>candidate</w:t>
            </w:r>
            <w:r w:rsidR="00382ADF" w:rsidRPr="00FF6365">
              <w:rPr>
                <w:color w:val="A6A6A6" w:themeColor="background1" w:themeShade="A6"/>
                <w:szCs w:val="22"/>
                <w:lang w:eastAsia="ko-KR"/>
              </w:rPr>
              <w:t xml:space="preserve"> </w:t>
            </w: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Work Tasks</w:t>
            </w:r>
          </w:p>
          <w:p w14:paraId="475902FC" w14:textId="77777777" w:rsidR="00A731AF" w:rsidRPr="00FF6365" w:rsidRDefault="00A731AF" w:rsidP="00351289">
            <w:pPr>
              <w:rPr>
                <w:color w:val="A6A6A6" w:themeColor="background1" w:themeShade="A6"/>
                <w:szCs w:val="22"/>
                <w:u w:val="single"/>
                <w:lang w:eastAsia="ko-KR"/>
              </w:rPr>
            </w:pPr>
          </w:p>
          <w:p w14:paraId="3CD45AFC" w14:textId="251CEF3F" w:rsidR="00A731AF" w:rsidRPr="00FF6365" w:rsidRDefault="00A731AF" w:rsidP="00351289">
            <w:pPr>
              <w:rPr>
                <w:color w:val="A6A6A6" w:themeColor="background1" w:themeShade="A6"/>
                <w:szCs w:val="22"/>
                <w:u w:val="single"/>
                <w:lang w:eastAsia="ko-KR"/>
              </w:rPr>
            </w:pP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2. Finalize tool</w:t>
            </w:r>
            <w:r w:rsidR="008E4567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 xml:space="preserve"> and plan</w:t>
            </w: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 xml:space="preserve"> for Moderated Discussions.</w:t>
            </w:r>
          </w:p>
          <w:p w14:paraId="39B33C6E" w14:textId="77777777" w:rsidR="00A731AF" w:rsidRPr="00FF6365" w:rsidRDefault="00A731AF" w:rsidP="00351289">
            <w:pPr>
              <w:rPr>
                <w:color w:val="A6A6A6" w:themeColor="background1" w:themeShade="A6"/>
                <w:szCs w:val="22"/>
                <w:u w:val="single"/>
                <w:lang w:eastAsia="ko-KR"/>
              </w:rPr>
            </w:pPr>
          </w:p>
          <w:p w14:paraId="2C221B5C" w14:textId="77777777" w:rsidR="00A731AF" w:rsidRPr="00FF6365" w:rsidRDefault="00A731AF" w:rsidP="00351289">
            <w:pPr>
              <w:rPr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3. Agree to questions for Moderated Discussions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05245" w14:textId="7177F289" w:rsidR="00A731AF" w:rsidRPr="00FF6365" w:rsidRDefault="00A731AF" w:rsidP="00C50B50">
            <w:pPr>
              <w:rPr>
                <w:color w:val="A6A6A6" w:themeColor="background1" w:themeShade="A6"/>
                <w:szCs w:val="22"/>
                <w:lang w:eastAsia="ko-KR"/>
              </w:rPr>
            </w:pPr>
            <w:r w:rsidRPr="00FF6365">
              <w:rPr>
                <w:color w:val="A6A6A6" w:themeColor="background1" w:themeShade="A6"/>
                <w:szCs w:val="22"/>
                <w:lang w:eastAsia="ko-KR"/>
              </w:rPr>
              <w:t xml:space="preserve">Moderator collates </w:t>
            </w:r>
            <w:r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>Work Tasks and prepares discussion summary</w:t>
            </w:r>
            <w:r w:rsidR="009355CB" w:rsidRPr="00FF6365">
              <w:rPr>
                <w:color w:val="A6A6A6" w:themeColor="background1" w:themeShade="A6"/>
                <w:szCs w:val="22"/>
                <w:u w:val="single"/>
                <w:lang w:eastAsia="ko-KR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0DD3B" w14:textId="34E713CB" w:rsidR="00A731AF" w:rsidRPr="0098360C" w:rsidRDefault="00A731AF" w:rsidP="00584B71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Intermediate </w:t>
            </w:r>
            <w:r>
              <w:rPr>
                <w:szCs w:val="22"/>
                <w:lang w:eastAsia="ko-KR"/>
              </w:rPr>
              <w:t>SID based on the agreed</w:t>
            </w:r>
            <w:r w:rsidRPr="0098360C">
              <w:rPr>
                <w:szCs w:val="22"/>
                <w:lang w:eastAsia="ko-KR"/>
              </w:rPr>
              <w:t xml:space="preserve"> </w:t>
            </w:r>
            <w:r w:rsidRPr="0098360C">
              <w:rPr>
                <w:szCs w:val="22"/>
                <w:u w:val="single"/>
                <w:lang w:eastAsia="ko-KR"/>
              </w:rPr>
              <w:t>Work Tasks (Round 1)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41B2B" w14:textId="3B69731C" w:rsidR="00A731AF" w:rsidRPr="0098360C" w:rsidRDefault="00A731AF" w:rsidP="00C50B50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Moderator collates </w:t>
            </w:r>
            <w:r w:rsidRPr="0098360C">
              <w:rPr>
                <w:szCs w:val="22"/>
                <w:u w:val="single"/>
                <w:lang w:eastAsia="ko-KR"/>
              </w:rPr>
              <w:t xml:space="preserve">Work Tasks </w:t>
            </w:r>
            <w:r>
              <w:rPr>
                <w:szCs w:val="22"/>
                <w:u w:val="single"/>
                <w:lang w:eastAsia="ko-KR"/>
              </w:rPr>
              <w:t>and prepares discussion summary</w:t>
            </w:r>
            <w:r w:rsidRPr="0098360C">
              <w:rPr>
                <w:szCs w:val="22"/>
                <w:u w:val="single"/>
                <w:lang w:eastAsia="ko-KR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0855" w14:textId="77777777" w:rsidR="00A731AF" w:rsidRPr="0098360C" w:rsidRDefault="00A731AF" w:rsidP="00351289">
            <w:pPr>
              <w:rPr>
                <w:szCs w:val="22"/>
                <w:u w:val="single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Finalize </w:t>
            </w:r>
            <w:r w:rsidRPr="0098360C">
              <w:rPr>
                <w:szCs w:val="22"/>
                <w:u w:val="single"/>
                <w:lang w:eastAsia="ko-KR"/>
              </w:rPr>
              <w:t>Work Tasks (Round 2).</w:t>
            </w:r>
          </w:p>
          <w:p w14:paraId="7DC351D5" w14:textId="77777777" w:rsidR="00A731AF" w:rsidRPr="0098360C" w:rsidRDefault="00A731AF" w:rsidP="00351289">
            <w:pPr>
              <w:rPr>
                <w:szCs w:val="22"/>
                <w:u w:val="single"/>
                <w:lang w:eastAsia="ko-KR"/>
              </w:rPr>
            </w:pPr>
          </w:p>
          <w:p w14:paraId="492757FC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Finalize</w:t>
            </w:r>
            <w:r w:rsidRPr="0098360C">
              <w:rPr>
                <w:szCs w:val="22"/>
                <w:u w:val="single"/>
                <w:lang w:eastAsia="ko-KR"/>
              </w:rPr>
              <w:t xml:space="preserve"> SID</w:t>
            </w:r>
            <w:r w:rsidRPr="0098360C">
              <w:rPr>
                <w:szCs w:val="22"/>
                <w:lang w:eastAsia="ko-KR"/>
              </w:rPr>
              <w:t xml:space="preserve"> consider</w:t>
            </w:r>
            <w:r>
              <w:rPr>
                <w:szCs w:val="22"/>
                <w:lang w:eastAsia="ko-KR"/>
              </w:rPr>
              <w:t>ing</w:t>
            </w:r>
            <w:r w:rsidRPr="0098360C">
              <w:rPr>
                <w:szCs w:val="22"/>
                <w:lang w:eastAsia="ko-KR"/>
              </w:rPr>
              <w:t xml:space="preserve"> agreed Work Tasks</w:t>
            </w:r>
            <w:r>
              <w:rPr>
                <w:szCs w:val="22"/>
                <w:lang w:eastAsia="ko-KR"/>
              </w:rPr>
              <w:t xml:space="preserve"> and submit for SA plenary approval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35D8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Finalize TR with </w:t>
            </w:r>
            <w:r>
              <w:rPr>
                <w:szCs w:val="22"/>
                <w:u w:val="single"/>
                <w:lang w:eastAsia="ko-KR"/>
              </w:rPr>
              <w:t>relevant Key Issues, Solutions</w:t>
            </w:r>
            <w:r w:rsidRPr="0098360C">
              <w:rPr>
                <w:szCs w:val="22"/>
                <w:u w:val="single"/>
                <w:lang w:eastAsia="ko-KR"/>
              </w:rPr>
              <w:t xml:space="preserve"> and </w:t>
            </w:r>
            <w:r>
              <w:rPr>
                <w:szCs w:val="22"/>
                <w:u w:val="single"/>
                <w:lang w:eastAsia="ko-KR"/>
              </w:rPr>
              <w:t>Conclusions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for all </w:t>
            </w:r>
            <w:r w:rsidRPr="0098360C">
              <w:rPr>
                <w:szCs w:val="22"/>
                <w:u w:val="single"/>
                <w:lang w:eastAsia="ko-KR"/>
              </w:rPr>
              <w:t xml:space="preserve">Work </w:t>
            </w:r>
            <w:r>
              <w:rPr>
                <w:szCs w:val="22"/>
                <w:u w:val="single"/>
                <w:lang w:eastAsia="ko-KR"/>
              </w:rPr>
              <w:t xml:space="preserve">Tasks </w:t>
            </w:r>
            <w:r w:rsidRPr="0098360C">
              <w:rPr>
                <w:szCs w:val="22"/>
                <w:lang w:eastAsia="ko-KR"/>
              </w:rPr>
              <w:t>by end of release.</w:t>
            </w:r>
          </w:p>
          <w:p w14:paraId="63894408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</w:p>
          <w:p w14:paraId="2403D953" w14:textId="77777777" w:rsidR="00A731AF" w:rsidRPr="0098360C" w:rsidRDefault="00A731AF" w:rsidP="00351289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The conclusions of this study will form the basis for </w:t>
            </w:r>
            <w:r>
              <w:rPr>
                <w:szCs w:val="22"/>
                <w:lang w:eastAsia="ko-KR"/>
              </w:rPr>
              <w:t xml:space="preserve">normative </w:t>
            </w:r>
            <w:r w:rsidRPr="0098360C">
              <w:rPr>
                <w:szCs w:val="22"/>
                <w:u w:val="single"/>
                <w:lang w:eastAsia="ko-KR"/>
              </w:rPr>
              <w:t>6G application enablement work</w:t>
            </w:r>
            <w:r>
              <w:rPr>
                <w:szCs w:val="22"/>
                <w:u w:val="single"/>
                <w:lang w:eastAsia="ko-KR"/>
              </w:rPr>
              <w:t>.</w:t>
            </w:r>
          </w:p>
        </w:tc>
      </w:tr>
    </w:tbl>
    <w:p w14:paraId="61D845EF" w14:textId="77777777" w:rsidR="0095515C" w:rsidRPr="0095515C" w:rsidRDefault="0095515C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3214CFBE" w14:textId="013FB6C6" w:rsidR="00693902" w:rsidRDefault="00693902" w:rsidP="00A45CBF">
      <w:bookmarkStart w:id="0" w:name="_GoBack"/>
      <w:bookmarkEnd w:id="0"/>
    </w:p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3D8083" w16cid:durableId="2C599AF1"/>
  <w16cid:commentId w16cid:paraId="51AA913A" w16cid:durableId="2C599AF2"/>
  <w16cid:commentId w16cid:paraId="0943B23C" w16cid:durableId="2C599AF3"/>
  <w16cid:commentId w16cid:paraId="510C60E2" w16cid:durableId="2C599AF4"/>
  <w16cid:commentId w16cid:paraId="7DC06B14" w16cid:durableId="2C599AF5"/>
  <w16cid:commentId w16cid:paraId="59327C66" w16cid:durableId="2C599AF6"/>
  <w16cid:commentId w16cid:paraId="6ABF40A7" w16cid:durableId="2C599AF7"/>
  <w16cid:commentId w16cid:paraId="4650845C" w16cid:durableId="2C599AF8"/>
  <w16cid:commentId w16cid:paraId="03534922" w16cid:durableId="2C59A5F7"/>
  <w16cid:commentId w16cid:paraId="49E5D087" w16cid:durableId="2C599AF9"/>
  <w16cid:commentId w16cid:paraId="5C72B39D" w16cid:durableId="2C599AFA"/>
  <w16cid:commentId w16cid:paraId="54D46F69" w16cid:durableId="2C599AFB"/>
  <w16cid:commentId w16cid:paraId="11FB3BA9" w16cid:durableId="2C599AFC"/>
  <w16cid:commentId w16cid:paraId="641F1CAD" w16cid:durableId="2C599AFD"/>
  <w16cid:commentId w16cid:paraId="4A69396B" w16cid:durableId="2C599AFE"/>
  <w16cid:commentId w16cid:paraId="69340676" w16cid:durableId="2C599AFF"/>
  <w16cid:commentId w16cid:paraId="3482216A" w16cid:durableId="2C599B00"/>
  <w16cid:commentId w16cid:paraId="2677B483" w16cid:durableId="2C599B01"/>
  <w16cid:commentId w16cid:paraId="5DB48224" w16cid:durableId="2C599B02"/>
  <w16cid:commentId w16cid:paraId="14C1AEE6" w16cid:durableId="2C599B03"/>
  <w16cid:commentId w16cid:paraId="2EFE441E" w16cid:durableId="2C599B04"/>
  <w16cid:commentId w16cid:paraId="6B87F2EC" w16cid:durableId="2C599B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3375F" w14:textId="77777777" w:rsidR="005621AA" w:rsidRDefault="005621AA" w:rsidP="002D1DEF">
      <w:pPr>
        <w:spacing w:after="0"/>
      </w:pPr>
      <w:r>
        <w:separator/>
      </w:r>
    </w:p>
  </w:endnote>
  <w:endnote w:type="continuationSeparator" w:id="0">
    <w:p w14:paraId="26A80B9D" w14:textId="77777777" w:rsidR="005621AA" w:rsidRDefault="005621A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8F3C3" w14:textId="77777777" w:rsidR="005621AA" w:rsidRDefault="005621AA" w:rsidP="002D1DEF">
      <w:pPr>
        <w:spacing w:after="0"/>
      </w:pPr>
      <w:r>
        <w:separator/>
      </w:r>
    </w:p>
  </w:footnote>
  <w:footnote w:type="continuationSeparator" w:id="0">
    <w:p w14:paraId="592D486C" w14:textId="77777777" w:rsidR="005621AA" w:rsidRDefault="005621A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2.05pt;height:74.8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CE5025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61693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5B2DA3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F171CA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21167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0E100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7"/>
  </w:num>
  <w:num w:numId="6">
    <w:abstractNumId w:val="19"/>
  </w:num>
  <w:num w:numId="7">
    <w:abstractNumId w:val="18"/>
  </w:num>
  <w:num w:numId="8">
    <w:abstractNumId w:val="11"/>
  </w:num>
  <w:num w:numId="9">
    <w:abstractNumId w:val="12"/>
  </w:num>
  <w:num w:numId="10">
    <w:abstractNumId w:val="3"/>
  </w:num>
  <w:num w:numId="11">
    <w:abstractNumId w:val="20"/>
  </w:num>
  <w:num w:numId="12">
    <w:abstractNumId w:val="7"/>
  </w:num>
  <w:num w:numId="13">
    <w:abstractNumId w:val="21"/>
  </w:num>
  <w:num w:numId="14">
    <w:abstractNumId w:val="9"/>
  </w:num>
  <w:num w:numId="15">
    <w:abstractNumId w:val="10"/>
  </w:num>
  <w:num w:numId="16">
    <w:abstractNumId w:val="8"/>
  </w:num>
  <w:num w:numId="17">
    <w:abstractNumId w:val="4"/>
  </w:num>
  <w:num w:numId="18">
    <w:abstractNumId w:val="22"/>
  </w:num>
  <w:num w:numId="19">
    <w:abstractNumId w:val="15"/>
  </w:num>
  <w:num w:numId="20">
    <w:abstractNumId w:val="16"/>
  </w:num>
  <w:num w:numId="21">
    <w:abstractNumId w:val="5"/>
  </w:num>
  <w:num w:numId="22">
    <w:abstractNumId w:val="13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3BDE"/>
    <w:rsid w:val="000040D1"/>
    <w:rsid w:val="000064D4"/>
    <w:rsid w:val="000067FD"/>
    <w:rsid w:val="00012CAF"/>
    <w:rsid w:val="00014C4B"/>
    <w:rsid w:val="00015E55"/>
    <w:rsid w:val="00016B19"/>
    <w:rsid w:val="00017254"/>
    <w:rsid w:val="000178B9"/>
    <w:rsid w:val="0002320F"/>
    <w:rsid w:val="00024BFE"/>
    <w:rsid w:val="0002503B"/>
    <w:rsid w:val="00026285"/>
    <w:rsid w:val="00026C30"/>
    <w:rsid w:val="00027666"/>
    <w:rsid w:val="00031E28"/>
    <w:rsid w:val="00032FC1"/>
    <w:rsid w:val="00033242"/>
    <w:rsid w:val="00044844"/>
    <w:rsid w:val="0004597E"/>
    <w:rsid w:val="000466BE"/>
    <w:rsid w:val="00046AEF"/>
    <w:rsid w:val="000478C4"/>
    <w:rsid w:val="00047DA6"/>
    <w:rsid w:val="00050B3B"/>
    <w:rsid w:val="0005162F"/>
    <w:rsid w:val="00052162"/>
    <w:rsid w:val="0005547C"/>
    <w:rsid w:val="00057570"/>
    <w:rsid w:val="0006096B"/>
    <w:rsid w:val="0006373F"/>
    <w:rsid w:val="0007007B"/>
    <w:rsid w:val="000710A9"/>
    <w:rsid w:val="00073FDD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4147"/>
    <w:rsid w:val="00097B86"/>
    <w:rsid w:val="000A585C"/>
    <w:rsid w:val="000A65BE"/>
    <w:rsid w:val="000B1A72"/>
    <w:rsid w:val="000B1F26"/>
    <w:rsid w:val="000B2983"/>
    <w:rsid w:val="000B52F5"/>
    <w:rsid w:val="000B5AFD"/>
    <w:rsid w:val="000C014F"/>
    <w:rsid w:val="000C387F"/>
    <w:rsid w:val="000C4E37"/>
    <w:rsid w:val="000C5044"/>
    <w:rsid w:val="000C548C"/>
    <w:rsid w:val="000D01B2"/>
    <w:rsid w:val="000D2DDD"/>
    <w:rsid w:val="000D382E"/>
    <w:rsid w:val="000D4A8F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1442"/>
    <w:rsid w:val="00112487"/>
    <w:rsid w:val="001124BF"/>
    <w:rsid w:val="00112547"/>
    <w:rsid w:val="00112828"/>
    <w:rsid w:val="001166E5"/>
    <w:rsid w:val="00116B42"/>
    <w:rsid w:val="00125869"/>
    <w:rsid w:val="0013385A"/>
    <w:rsid w:val="00136428"/>
    <w:rsid w:val="00142FCD"/>
    <w:rsid w:val="00145500"/>
    <w:rsid w:val="00146E0D"/>
    <w:rsid w:val="001478A7"/>
    <w:rsid w:val="001531B7"/>
    <w:rsid w:val="00153900"/>
    <w:rsid w:val="00153F82"/>
    <w:rsid w:val="00154695"/>
    <w:rsid w:val="00155066"/>
    <w:rsid w:val="00155EFA"/>
    <w:rsid w:val="00156032"/>
    <w:rsid w:val="00165AC1"/>
    <w:rsid w:val="00165F4A"/>
    <w:rsid w:val="001703BC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A7A2D"/>
    <w:rsid w:val="001B0982"/>
    <w:rsid w:val="001B1660"/>
    <w:rsid w:val="001B1A11"/>
    <w:rsid w:val="001B461C"/>
    <w:rsid w:val="001B56AA"/>
    <w:rsid w:val="001C04FF"/>
    <w:rsid w:val="001C39BB"/>
    <w:rsid w:val="001C6726"/>
    <w:rsid w:val="001D1688"/>
    <w:rsid w:val="001D20B1"/>
    <w:rsid w:val="001D4870"/>
    <w:rsid w:val="001D51FF"/>
    <w:rsid w:val="001D634E"/>
    <w:rsid w:val="001D6833"/>
    <w:rsid w:val="001E380B"/>
    <w:rsid w:val="001F3226"/>
    <w:rsid w:val="001F46B4"/>
    <w:rsid w:val="001F665F"/>
    <w:rsid w:val="001F7F37"/>
    <w:rsid w:val="0020191F"/>
    <w:rsid w:val="00201E26"/>
    <w:rsid w:val="00205F7E"/>
    <w:rsid w:val="00207B2A"/>
    <w:rsid w:val="00211D42"/>
    <w:rsid w:val="00211F5D"/>
    <w:rsid w:val="00216010"/>
    <w:rsid w:val="00216B73"/>
    <w:rsid w:val="002200E0"/>
    <w:rsid w:val="002207CC"/>
    <w:rsid w:val="0022104A"/>
    <w:rsid w:val="002236F8"/>
    <w:rsid w:val="00225A0A"/>
    <w:rsid w:val="00226272"/>
    <w:rsid w:val="00230205"/>
    <w:rsid w:val="00230D0F"/>
    <w:rsid w:val="002315D4"/>
    <w:rsid w:val="002349C6"/>
    <w:rsid w:val="002414F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9F5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05BD"/>
    <w:rsid w:val="002A5EC9"/>
    <w:rsid w:val="002A6978"/>
    <w:rsid w:val="002A6A22"/>
    <w:rsid w:val="002A6C36"/>
    <w:rsid w:val="002B30DC"/>
    <w:rsid w:val="002B3C0B"/>
    <w:rsid w:val="002B66B5"/>
    <w:rsid w:val="002C1F28"/>
    <w:rsid w:val="002C200E"/>
    <w:rsid w:val="002C3678"/>
    <w:rsid w:val="002D0350"/>
    <w:rsid w:val="002D0507"/>
    <w:rsid w:val="002D1DEF"/>
    <w:rsid w:val="002D4235"/>
    <w:rsid w:val="002E0F8C"/>
    <w:rsid w:val="002E5CCC"/>
    <w:rsid w:val="002E5E4B"/>
    <w:rsid w:val="002F3E61"/>
    <w:rsid w:val="002F4EFF"/>
    <w:rsid w:val="002F51E7"/>
    <w:rsid w:val="002F7422"/>
    <w:rsid w:val="003006A0"/>
    <w:rsid w:val="00302A73"/>
    <w:rsid w:val="00303D05"/>
    <w:rsid w:val="0030616C"/>
    <w:rsid w:val="00307CAA"/>
    <w:rsid w:val="003126B1"/>
    <w:rsid w:val="0031297B"/>
    <w:rsid w:val="003166E6"/>
    <w:rsid w:val="003173C4"/>
    <w:rsid w:val="00320CD1"/>
    <w:rsid w:val="003220E1"/>
    <w:rsid w:val="0032231C"/>
    <w:rsid w:val="003231A7"/>
    <w:rsid w:val="00324A19"/>
    <w:rsid w:val="00324C30"/>
    <w:rsid w:val="00326493"/>
    <w:rsid w:val="00340530"/>
    <w:rsid w:val="00345F52"/>
    <w:rsid w:val="003549BD"/>
    <w:rsid w:val="00354CCC"/>
    <w:rsid w:val="00356467"/>
    <w:rsid w:val="00361FE3"/>
    <w:rsid w:val="003629B2"/>
    <w:rsid w:val="003705CD"/>
    <w:rsid w:val="00372D53"/>
    <w:rsid w:val="00380190"/>
    <w:rsid w:val="003812EE"/>
    <w:rsid w:val="00381D51"/>
    <w:rsid w:val="00382ADF"/>
    <w:rsid w:val="003854B9"/>
    <w:rsid w:val="00385CAA"/>
    <w:rsid w:val="00386194"/>
    <w:rsid w:val="00386962"/>
    <w:rsid w:val="00386AFC"/>
    <w:rsid w:val="00387C21"/>
    <w:rsid w:val="003948C7"/>
    <w:rsid w:val="00395AE1"/>
    <w:rsid w:val="00395D60"/>
    <w:rsid w:val="0039683F"/>
    <w:rsid w:val="003A255F"/>
    <w:rsid w:val="003A3CE6"/>
    <w:rsid w:val="003A65B9"/>
    <w:rsid w:val="003A6BE6"/>
    <w:rsid w:val="003A7BE9"/>
    <w:rsid w:val="003B17D4"/>
    <w:rsid w:val="003B236F"/>
    <w:rsid w:val="003B609D"/>
    <w:rsid w:val="003B612F"/>
    <w:rsid w:val="003C14C7"/>
    <w:rsid w:val="003C45DD"/>
    <w:rsid w:val="003C7410"/>
    <w:rsid w:val="003D1837"/>
    <w:rsid w:val="003D3070"/>
    <w:rsid w:val="003D3A1A"/>
    <w:rsid w:val="003D644E"/>
    <w:rsid w:val="003D73FB"/>
    <w:rsid w:val="003D7981"/>
    <w:rsid w:val="003E0250"/>
    <w:rsid w:val="003E090C"/>
    <w:rsid w:val="003E468C"/>
    <w:rsid w:val="003E4747"/>
    <w:rsid w:val="003F1BFE"/>
    <w:rsid w:val="003F66EB"/>
    <w:rsid w:val="004010EE"/>
    <w:rsid w:val="004044AC"/>
    <w:rsid w:val="004055CE"/>
    <w:rsid w:val="00405A02"/>
    <w:rsid w:val="004133D4"/>
    <w:rsid w:val="004172A3"/>
    <w:rsid w:val="0041754D"/>
    <w:rsid w:val="00417A12"/>
    <w:rsid w:val="00423170"/>
    <w:rsid w:val="00425455"/>
    <w:rsid w:val="00426181"/>
    <w:rsid w:val="004272B7"/>
    <w:rsid w:val="004323AB"/>
    <w:rsid w:val="004331B3"/>
    <w:rsid w:val="00433754"/>
    <w:rsid w:val="00433BE3"/>
    <w:rsid w:val="00434A3B"/>
    <w:rsid w:val="00434D9A"/>
    <w:rsid w:val="004372FF"/>
    <w:rsid w:val="0044190E"/>
    <w:rsid w:val="00444068"/>
    <w:rsid w:val="004526A3"/>
    <w:rsid w:val="004532B3"/>
    <w:rsid w:val="0045332A"/>
    <w:rsid w:val="004563B3"/>
    <w:rsid w:val="004617B2"/>
    <w:rsid w:val="00464C8F"/>
    <w:rsid w:val="00470A49"/>
    <w:rsid w:val="004743FD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C5D38"/>
    <w:rsid w:val="004D4CB4"/>
    <w:rsid w:val="004D7619"/>
    <w:rsid w:val="004D7B0B"/>
    <w:rsid w:val="004E3252"/>
    <w:rsid w:val="004E3270"/>
    <w:rsid w:val="004E327A"/>
    <w:rsid w:val="004E6016"/>
    <w:rsid w:val="004E61EF"/>
    <w:rsid w:val="004E6591"/>
    <w:rsid w:val="004F0305"/>
    <w:rsid w:val="004F3556"/>
    <w:rsid w:val="004F3FBE"/>
    <w:rsid w:val="004F52BB"/>
    <w:rsid w:val="00500A89"/>
    <w:rsid w:val="00501587"/>
    <w:rsid w:val="0050513B"/>
    <w:rsid w:val="0050611F"/>
    <w:rsid w:val="00516CD3"/>
    <w:rsid w:val="00521FAC"/>
    <w:rsid w:val="00525542"/>
    <w:rsid w:val="0052645D"/>
    <w:rsid w:val="0052732B"/>
    <w:rsid w:val="00530E7F"/>
    <w:rsid w:val="00532001"/>
    <w:rsid w:val="0053322C"/>
    <w:rsid w:val="00535526"/>
    <w:rsid w:val="00536228"/>
    <w:rsid w:val="00541787"/>
    <w:rsid w:val="00541925"/>
    <w:rsid w:val="00547A52"/>
    <w:rsid w:val="00551668"/>
    <w:rsid w:val="00553BBE"/>
    <w:rsid w:val="0055456D"/>
    <w:rsid w:val="00556BEB"/>
    <w:rsid w:val="005621AA"/>
    <w:rsid w:val="00565089"/>
    <w:rsid w:val="005651D4"/>
    <w:rsid w:val="005651FE"/>
    <w:rsid w:val="00566669"/>
    <w:rsid w:val="005677FF"/>
    <w:rsid w:val="00570264"/>
    <w:rsid w:val="00571ADF"/>
    <w:rsid w:val="00580A53"/>
    <w:rsid w:val="005837A4"/>
    <w:rsid w:val="00584AE9"/>
    <w:rsid w:val="00584B71"/>
    <w:rsid w:val="005862A7"/>
    <w:rsid w:val="00586911"/>
    <w:rsid w:val="0059005C"/>
    <w:rsid w:val="00590656"/>
    <w:rsid w:val="005910C8"/>
    <w:rsid w:val="00593CE6"/>
    <w:rsid w:val="00596140"/>
    <w:rsid w:val="00596817"/>
    <w:rsid w:val="00597E77"/>
    <w:rsid w:val="005A2B0A"/>
    <w:rsid w:val="005A2D78"/>
    <w:rsid w:val="005A3669"/>
    <w:rsid w:val="005A4248"/>
    <w:rsid w:val="005A72E2"/>
    <w:rsid w:val="005B3F0D"/>
    <w:rsid w:val="005B5400"/>
    <w:rsid w:val="005B57CA"/>
    <w:rsid w:val="005C1703"/>
    <w:rsid w:val="005C2065"/>
    <w:rsid w:val="005C763F"/>
    <w:rsid w:val="005D04DD"/>
    <w:rsid w:val="005D0BAC"/>
    <w:rsid w:val="005D2DF7"/>
    <w:rsid w:val="005D48DD"/>
    <w:rsid w:val="005D5E5A"/>
    <w:rsid w:val="005E0894"/>
    <w:rsid w:val="005E2110"/>
    <w:rsid w:val="005E3A56"/>
    <w:rsid w:val="005E6E51"/>
    <w:rsid w:val="005F13B8"/>
    <w:rsid w:val="005F2926"/>
    <w:rsid w:val="005F29C0"/>
    <w:rsid w:val="006037BE"/>
    <w:rsid w:val="006044E7"/>
    <w:rsid w:val="00606A0F"/>
    <w:rsid w:val="00614AD9"/>
    <w:rsid w:val="00615E56"/>
    <w:rsid w:val="00617E63"/>
    <w:rsid w:val="0062116D"/>
    <w:rsid w:val="00621F6A"/>
    <w:rsid w:val="00623FBE"/>
    <w:rsid w:val="0062719B"/>
    <w:rsid w:val="00632611"/>
    <w:rsid w:val="0063435E"/>
    <w:rsid w:val="0063667D"/>
    <w:rsid w:val="00640819"/>
    <w:rsid w:val="00641826"/>
    <w:rsid w:val="0064577B"/>
    <w:rsid w:val="00650617"/>
    <w:rsid w:val="00653D48"/>
    <w:rsid w:val="006562B7"/>
    <w:rsid w:val="00657D82"/>
    <w:rsid w:val="00661E6E"/>
    <w:rsid w:val="00662BA3"/>
    <w:rsid w:val="006650BB"/>
    <w:rsid w:val="006657A3"/>
    <w:rsid w:val="00666C7E"/>
    <w:rsid w:val="0067002F"/>
    <w:rsid w:val="00670860"/>
    <w:rsid w:val="0067656C"/>
    <w:rsid w:val="00683133"/>
    <w:rsid w:val="006874AA"/>
    <w:rsid w:val="0069054E"/>
    <w:rsid w:val="00690D88"/>
    <w:rsid w:val="00693902"/>
    <w:rsid w:val="00696034"/>
    <w:rsid w:val="0069755E"/>
    <w:rsid w:val="00697729"/>
    <w:rsid w:val="006A11BF"/>
    <w:rsid w:val="006A18FE"/>
    <w:rsid w:val="006A3DAB"/>
    <w:rsid w:val="006A5E37"/>
    <w:rsid w:val="006A6D8C"/>
    <w:rsid w:val="006B1984"/>
    <w:rsid w:val="006B1C4F"/>
    <w:rsid w:val="006B2851"/>
    <w:rsid w:val="006B4188"/>
    <w:rsid w:val="006B5859"/>
    <w:rsid w:val="006C06D1"/>
    <w:rsid w:val="006C2AE3"/>
    <w:rsid w:val="006C42DE"/>
    <w:rsid w:val="006C481F"/>
    <w:rsid w:val="006C63D1"/>
    <w:rsid w:val="006D254F"/>
    <w:rsid w:val="006D3086"/>
    <w:rsid w:val="006D397C"/>
    <w:rsid w:val="006D6F7A"/>
    <w:rsid w:val="006D7CBA"/>
    <w:rsid w:val="006D7E7C"/>
    <w:rsid w:val="006E3D22"/>
    <w:rsid w:val="006E5878"/>
    <w:rsid w:val="006E6D89"/>
    <w:rsid w:val="006E7896"/>
    <w:rsid w:val="006E7C40"/>
    <w:rsid w:val="006F1148"/>
    <w:rsid w:val="006F2BC7"/>
    <w:rsid w:val="006F431F"/>
    <w:rsid w:val="006F5C8B"/>
    <w:rsid w:val="00702408"/>
    <w:rsid w:val="007024F8"/>
    <w:rsid w:val="007039E6"/>
    <w:rsid w:val="00707C5E"/>
    <w:rsid w:val="007111F2"/>
    <w:rsid w:val="007148B6"/>
    <w:rsid w:val="007163B4"/>
    <w:rsid w:val="00724FE9"/>
    <w:rsid w:val="00725913"/>
    <w:rsid w:val="0072646C"/>
    <w:rsid w:val="00726ECA"/>
    <w:rsid w:val="0072759E"/>
    <w:rsid w:val="00727ABC"/>
    <w:rsid w:val="00731BF1"/>
    <w:rsid w:val="00731C25"/>
    <w:rsid w:val="00732451"/>
    <w:rsid w:val="0073415C"/>
    <w:rsid w:val="0073418D"/>
    <w:rsid w:val="00735364"/>
    <w:rsid w:val="00736D47"/>
    <w:rsid w:val="00737179"/>
    <w:rsid w:val="00741FD8"/>
    <w:rsid w:val="00744A88"/>
    <w:rsid w:val="0074506E"/>
    <w:rsid w:val="007456A5"/>
    <w:rsid w:val="007457C7"/>
    <w:rsid w:val="007458B3"/>
    <w:rsid w:val="00745CFD"/>
    <w:rsid w:val="00745E01"/>
    <w:rsid w:val="007460FC"/>
    <w:rsid w:val="007469B2"/>
    <w:rsid w:val="00750253"/>
    <w:rsid w:val="007509FE"/>
    <w:rsid w:val="00750C1D"/>
    <w:rsid w:val="0075116A"/>
    <w:rsid w:val="0075222D"/>
    <w:rsid w:val="00753958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D46"/>
    <w:rsid w:val="00766EAF"/>
    <w:rsid w:val="007704A9"/>
    <w:rsid w:val="00770D89"/>
    <w:rsid w:val="0077351E"/>
    <w:rsid w:val="007748AD"/>
    <w:rsid w:val="0077510D"/>
    <w:rsid w:val="0078127D"/>
    <w:rsid w:val="00786388"/>
    <w:rsid w:val="00791772"/>
    <w:rsid w:val="00791C3F"/>
    <w:rsid w:val="0079213C"/>
    <w:rsid w:val="00793ACD"/>
    <w:rsid w:val="007961BA"/>
    <w:rsid w:val="007A440E"/>
    <w:rsid w:val="007A6710"/>
    <w:rsid w:val="007B1599"/>
    <w:rsid w:val="007B1635"/>
    <w:rsid w:val="007B56A9"/>
    <w:rsid w:val="007C12BC"/>
    <w:rsid w:val="007C76E6"/>
    <w:rsid w:val="007D298D"/>
    <w:rsid w:val="007D6B47"/>
    <w:rsid w:val="007E41CE"/>
    <w:rsid w:val="007E5D6F"/>
    <w:rsid w:val="007E5F35"/>
    <w:rsid w:val="007E6450"/>
    <w:rsid w:val="007E65AA"/>
    <w:rsid w:val="007E6841"/>
    <w:rsid w:val="007E757C"/>
    <w:rsid w:val="007F1865"/>
    <w:rsid w:val="007F2534"/>
    <w:rsid w:val="007F67BD"/>
    <w:rsid w:val="007F7861"/>
    <w:rsid w:val="007F7F30"/>
    <w:rsid w:val="008021AD"/>
    <w:rsid w:val="00803A96"/>
    <w:rsid w:val="00803DF2"/>
    <w:rsid w:val="008073E0"/>
    <w:rsid w:val="00812DA0"/>
    <w:rsid w:val="00814494"/>
    <w:rsid w:val="00814D46"/>
    <w:rsid w:val="00824929"/>
    <w:rsid w:val="008249B1"/>
    <w:rsid w:val="008319D1"/>
    <w:rsid w:val="00831BBD"/>
    <w:rsid w:val="00831F3A"/>
    <w:rsid w:val="0083258D"/>
    <w:rsid w:val="00832F62"/>
    <w:rsid w:val="00834674"/>
    <w:rsid w:val="00834E2C"/>
    <w:rsid w:val="008351D0"/>
    <w:rsid w:val="0083590A"/>
    <w:rsid w:val="00837903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60AA"/>
    <w:rsid w:val="00886CDA"/>
    <w:rsid w:val="00890A6C"/>
    <w:rsid w:val="0089183A"/>
    <w:rsid w:val="008931DD"/>
    <w:rsid w:val="00893C25"/>
    <w:rsid w:val="00894740"/>
    <w:rsid w:val="008A64B8"/>
    <w:rsid w:val="008B0126"/>
    <w:rsid w:val="008B04AF"/>
    <w:rsid w:val="008B0538"/>
    <w:rsid w:val="008B1A9F"/>
    <w:rsid w:val="008B2BA0"/>
    <w:rsid w:val="008B33C1"/>
    <w:rsid w:val="008B7039"/>
    <w:rsid w:val="008B75BF"/>
    <w:rsid w:val="008C1396"/>
    <w:rsid w:val="008C35A9"/>
    <w:rsid w:val="008C3910"/>
    <w:rsid w:val="008C4C1F"/>
    <w:rsid w:val="008C5119"/>
    <w:rsid w:val="008C541C"/>
    <w:rsid w:val="008C57F2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0359"/>
    <w:rsid w:val="008E16EC"/>
    <w:rsid w:val="008E19AC"/>
    <w:rsid w:val="008E4567"/>
    <w:rsid w:val="008E6E55"/>
    <w:rsid w:val="008F1E4D"/>
    <w:rsid w:val="008F35BD"/>
    <w:rsid w:val="008F457C"/>
    <w:rsid w:val="008F504A"/>
    <w:rsid w:val="008F5E7C"/>
    <w:rsid w:val="00900454"/>
    <w:rsid w:val="00900798"/>
    <w:rsid w:val="00901838"/>
    <w:rsid w:val="00902C55"/>
    <w:rsid w:val="00905E77"/>
    <w:rsid w:val="009061A9"/>
    <w:rsid w:val="00912609"/>
    <w:rsid w:val="00916233"/>
    <w:rsid w:val="00917315"/>
    <w:rsid w:val="00920B28"/>
    <w:rsid w:val="00926BD4"/>
    <w:rsid w:val="0092760D"/>
    <w:rsid w:val="0093026B"/>
    <w:rsid w:val="009355CB"/>
    <w:rsid w:val="0093788C"/>
    <w:rsid w:val="009409BB"/>
    <w:rsid w:val="00940BA0"/>
    <w:rsid w:val="00943F35"/>
    <w:rsid w:val="00944F0D"/>
    <w:rsid w:val="0094515F"/>
    <w:rsid w:val="009477DE"/>
    <w:rsid w:val="0095374D"/>
    <w:rsid w:val="009546AE"/>
    <w:rsid w:val="00954D13"/>
    <w:rsid w:val="0095515C"/>
    <w:rsid w:val="00960962"/>
    <w:rsid w:val="00962644"/>
    <w:rsid w:val="00963B44"/>
    <w:rsid w:val="009648F2"/>
    <w:rsid w:val="00965C73"/>
    <w:rsid w:val="00971E6F"/>
    <w:rsid w:val="00973D2E"/>
    <w:rsid w:val="0097498F"/>
    <w:rsid w:val="009774F0"/>
    <w:rsid w:val="0098239F"/>
    <w:rsid w:val="0098623F"/>
    <w:rsid w:val="009910B4"/>
    <w:rsid w:val="009922A9"/>
    <w:rsid w:val="0099285F"/>
    <w:rsid w:val="00994554"/>
    <w:rsid w:val="009958A7"/>
    <w:rsid w:val="009A1645"/>
    <w:rsid w:val="009B33E1"/>
    <w:rsid w:val="009B376A"/>
    <w:rsid w:val="009B7E79"/>
    <w:rsid w:val="009C0776"/>
    <w:rsid w:val="009C08AC"/>
    <w:rsid w:val="009C1823"/>
    <w:rsid w:val="009C1E60"/>
    <w:rsid w:val="009C4D1F"/>
    <w:rsid w:val="009C50C0"/>
    <w:rsid w:val="009C550B"/>
    <w:rsid w:val="009C592C"/>
    <w:rsid w:val="009C60C3"/>
    <w:rsid w:val="009D1F41"/>
    <w:rsid w:val="009D1F94"/>
    <w:rsid w:val="009D2D82"/>
    <w:rsid w:val="009D585E"/>
    <w:rsid w:val="009E000B"/>
    <w:rsid w:val="009E0784"/>
    <w:rsid w:val="009E274E"/>
    <w:rsid w:val="009E41D1"/>
    <w:rsid w:val="009E5F43"/>
    <w:rsid w:val="009E6D7B"/>
    <w:rsid w:val="009F0C73"/>
    <w:rsid w:val="009F4C7A"/>
    <w:rsid w:val="009F4DB0"/>
    <w:rsid w:val="009F7422"/>
    <w:rsid w:val="009F7B78"/>
    <w:rsid w:val="00A0297D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6E37"/>
    <w:rsid w:val="00A473BD"/>
    <w:rsid w:val="00A521F3"/>
    <w:rsid w:val="00A52F9E"/>
    <w:rsid w:val="00A555F4"/>
    <w:rsid w:val="00A6003E"/>
    <w:rsid w:val="00A64252"/>
    <w:rsid w:val="00A65D23"/>
    <w:rsid w:val="00A65F1C"/>
    <w:rsid w:val="00A71F0F"/>
    <w:rsid w:val="00A731AF"/>
    <w:rsid w:val="00A757A4"/>
    <w:rsid w:val="00A762C1"/>
    <w:rsid w:val="00A77AF0"/>
    <w:rsid w:val="00A801CC"/>
    <w:rsid w:val="00A82DDD"/>
    <w:rsid w:val="00A868BB"/>
    <w:rsid w:val="00A91638"/>
    <w:rsid w:val="00A93A44"/>
    <w:rsid w:val="00A97773"/>
    <w:rsid w:val="00AA0C0A"/>
    <w:rsid w:val="00AA323E"/>
    <w:rsid w:val="00AA5529"/>
    <w:rsid w:val="00AA618E"/>
    <w:rsid w:val="00AA7011"/>
    <w:rsid w:val="00AA75BA"/>
    <w:rsid w:val="00AB0A84"/>
    <w:rsid w:val="00AC0DF5"/>
    <w:rsid w:val="00AC415E"/>
    <w:rsid w:val="00AC4BDB"/>
    <w:rsid w:val="00AC6AC4"/>
    <w:rsid w:val="00AD0317"/>
    <w:rsid w:val="00AE04BB"/>
    <w:rsid w:val="00AE23A9"/>
    <w:rsid w:val="00AE2FD4"/>
    <w:rsid w:val="00AE3ACD"/>
    <w:rsid w:val="00AF176B"/>
    <w:rsid w:val="00AF24C8"/>
    <w:rsid w:val="00AF5B15"/>
    <w:rsid w:val="00B004F3"/>
    <w:rsid w:val="00B0131F"/>
    <w:rsid w:val="00B0228A"/>
    <w:rsid w:val="00B03D32"/>
    <w:rsid w:val="00B04972"/>
    <w:rsid w:val="00B04FAD"/>
    <w:rsid w:val="00B05055"/>
    <w:rsid w:val="00B079E2"/>
    <w:rsid w:val="00B13FBA"/>
    <w:rsid w:val="00B14CCF"/>
    <w:rsid w:val="00B2164E"/>
    <w:rsid w:val="00B22302"/>
    <w:rsid w:val="00B23458"/>
    <w:rsid w:val="00B24F85"/>
    <w:rsid w:val="00B25BCA"/>
    <w:rsid w:val="00B31422"/>
    <w:rsid w:val="00B323C3"/>
    <w:rsid w:val="00B36438"/>
    <w:rsid w:val="00B36F34"/>
    <w:rsid w:val="00B40279"/>
    <w:rsid w:val="00B425AF"/>
    <w:rsid w:val="00B433AE"/>
    <w:rsid w:val="00B502F3"/>
    <w:rsid w:val="00B50D95"/>
    <w:rsid w:val="00B51940"/>
    <w:rsid w:val="00B5247D"/>
    <w:rsid w:val="00B532F4"/>
    <w:rsid w:val="00B5344B"/>
    <w:rsid w:val="00B54DEA"/>
    <w:rsid w:val="00B566F8"/>
    <w:rsid w:val="00B56A9A"/>
    <w:rsid w:val="00B64326"/>
    <w:rsid w:val="00B720C9"/>
    <w:rsid w:val="00B76F75"/>
    <w:rsid w:val="00B8046D"/>
    <w:rsid w:val="00B81373"/>
    <w:rsid w:val="00B85387"/>
    <w:rsid w:val="00B9451F"/>
    <w:rsid w:val="00B9532F"/>
    <w:rsid w:val="00B97A77"/>
    <w:rsid w:val="00B97CE4"/>
    <w:rsid w:val="00BA1C79"/>
    <w:rsid w:val="00BA4154"/>
    <w:rsid w:val="00BB0020"/>
    <w:rsid w:val="00BB12B7"/>
    <w:rsid w:val="00BB5E06"/>
    <w:rsid w:val="00BB7F21"/>
    <w:rsid w:val="00BC05A5"/>
    <w:rsid w:val="00BC07E5"/>
    <w:rsid w:val="00BC2888"/>
    <w:rsid w:val="00BC2F27"/>
    <w:rsid w:val="00BC38BC"/>
    <w:rsid w:val="00BC4052"/>
    <w:rsid w:val="00BC4BC8"/>
    <w:rsid w:val="00BC5097"/>
    <w:rsid w:val="00BC7795"/>
    <w:rsid w:val="00BD0D48"/>
    <w:rsid w:val="00BD2754"/>
    <w:rsid w:val="00BD2818"/>
    <w:rsid w:val="00BD703E"/>
    <w:rsid w:val="00BE1752"/>
    <w:rsid w:val="00BE2493"/>
    <w:rsid w:val="00BE314A"/>
    <w:rsid w:val="00BE4D14"/>
    <w:rsid w:val="00BE5C55"/>
    <w:rsid w:val="00BF1AE9"/>
    <w:rsid w:val="00BF423D"/>
    <w:rsid w:val="00BF625B"/>
    <w:rsid w:val="00C0281C"/>
    <w:rsid w:val="00C03DF7"/>
    <w:rsid w:val="00C0511B"/>
    <w:rsid w:val="00C112AC"/>
    <w:rsid w:val="00C14B5F"/>
    <w:rsid w:val="00C21E57"/>
    <w:rsid w:val="00C21E6F"/>
    <w:rsid w:val="00C22622"/>
    <w:rsid w:val="00C2305B"/>
    <w:rsid w:val="00C30F9B"/>
    <w:rsid w:val="00C34B68"/>
    <w:rsid w:val="00C42CE6"/>
    <w:rsid w:val="00C4402C"/>
    <w:rsid w:val="00C50B50"/>
    <w:rsid w:val="00C56165"/>
    <w:rsid w:val="00C57AE7"/>
    <w:rsid w:val="00C6057B"/>
    <w:rsid w:val="00C60866"/>
    <w:rsid w:val="00C6162C"/>
    <w:rsid w:val="00C62347"/>
    <w:rsid w:val="00C6344D"/>
    <w:rsid w:val="00C6699B"/>
    <w:rsid w:val="00C70C28"/>
    <w:rsid w:val="00C71989"/>
    <w:rsid w:val="00C75A90"/>
    <w:rsid w:val="00C75C8E"/>
    <w:rsid w:val="00C760A0"/>
    <w:rsid w:val="00C760A8"/>
    <w:rsid w:val="00C76D6B"/>
    <w:rsid w:val="00C770CB"/>
    <w:rsid w:val="00C772E0"/>
    <w:rsid w:val="00C80524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3710"/>
    <w:rsid w:val="00CA58CA"/>
    <w:rsid w:val="00CA594E"/>
    <w:rsid w:val="00CA7AE5"/>
    <w:rsid w:val="00CB1AF9"/>
    <w:rsid w:val="00CB4F6E"/>
    <w:rsid w:val="00CB629B"/>
    <w:rsid w:val="00CC2721"/>
    <w:rsid w:val="00CD2C95"/>
    <w:rsid w:val="00CD530D"/>
    <w:rsid w:val="00CE0337"/>
    <w:rsid w:val="00CE1533"/>
    <w:rsid w:val="00CE1842"/>
    <w:rsid w:val="00CE25A6"/>
    <w:rsid w:val="00CE2CF6"/>
    <w:rsid w:val="00CE772F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7D4"/>
    <w:rsid w:val="00D15EFB"/>
    <w:rsid w:val="00D208E9"/>
    <w:rsid w:val="00D216A2"/>
    <w:rsid w:val="00D33B64"/>
    <w:rsid w:val="00D42185"/>
    <w:rsid w:val="00D42805"/>
    <w:rsid w:val="00D433B9"/>
    <w:rsid w:val="00D454D1"/>
    <w:rsid w:val="00D50796"/>
    <w:rsid w:val="00D508A3"/>
    <w:rsid w:val="00D519D6"/>
    <w:rsid w:val="00D52845"/>
    <w:rsid w:val="00D52FB7"/>
    <w:rsid w:val="00D60349"/>
    <w:rsid w:val="00D62CEF"/>
    <w:rsid w:val="00D652AB"/>
    <w:rsid w:val="00D65822"/>
    <w:rsid w:val="00D70393"/>
    <w:rsid w:val="00D72F3A"/>
    <w:rsid w:val="00D76052"/>
    <w:rsid w:val="00D76703"/>
    <w:rsid w:val="00D81C38"/>
    <w:rsid w:val="00D838C4"/>
    <w:rsid w:val="00D84DF5"/>
    <w:rsid w:val="00D853E5"/>
    <w:rsid w:val="00D8736A"/>
    <w:rsid w:val="00D90711"/>
    <w:rsid w:val="00D91B12"/>
    <w:rsid w:val="00D95A27"/>
    <w:rsid w:val="00D95BD3"/>
    <w:rsid w:val="00D96631"/>
    <w:rsid w:val="00DA079A"/>
    <w:rsid w:val="00DA2D12"/>
    <w:rsid w:val="00DA3820"/>
    <w:rsid w:val="00DA3E13"/>
    <w:rsid w:val="00DA6EE6"/>
    <w:rsid w:val="00DB4029"/>
    <w:rsid w:val="00DB4905"/>
    <w:rsid w:val="00DC0FDF"/>
    <w:rsid w:val="00DC1D13"/>
    <w:rsid w:val="00DC260D"/>
    <w:rsid w:val="00DC3BF8"/>
    <w:rsid w:val="00DC7083"/>
    <w:rsid w:val="00DD0E74"/>
    <w:rsid w:val="00DD2171"/>
    <w:rsid w:val="00DD6EA9"/>
    <w:rsid w:val="00DD7392"/>
    <w:rsid w:val="00DE449A"/>
    <w:rsid w:val="00DE63F5"/>
    <w:rsid w:val="00DE7BD6"/>
    <w:rsid w:val="00DE7E56"/>
    <w:rsid w:val="00DF1E25"/>
    <w:rsid w:val="00DF239C"/>
    <w:rsid w:val="00DF26F8"/>
    <w:rsid w:val="00DF3CC0"/>
    <w:rsid w:val="00DF4290"/>
    <w:rsid w:val="00DF5361"/>
    <w:rsid w:val="00DF652C"/>
    <w:rsid w:val="00E03D01"/>
    <w:rsid w:val="00E04DFC"/>
    <w:rsid w:val="00E055CD"/>
    <w:rsid w:val="00E06665"/>
    <w:rsid w:val="00E0734B"/>
    <w:rsid w:val="00E13F6A"/>
    <w:rsid w:val="00E14470"/>
    <w:rsid w:val="00E146E4"/>
    <w:rsid w:val="00E148D7"/>
    <w:rsid w:val="00E165D9"/>
    <w:rsid w:val="00E17295"/>
    <w:rsid w:val="00E2078D"/>
    <w:rsid w:val="00E2311B"/>
    <w:rsid w:val="00E3014F"/>
    <w:rsid w:val="00E34981"/>
    <w:rsid w:val="00E371C0"/>
    <w:rsid w:val="00E3765C"/>
    <w:rsid w:val="00E40B50"/>
    <w:rsid w:val="00E50082"/>
    <w:rsid w:val="00E53EBC"/>
    <w:rsid w:val="00E56E34"/>
    <w:rsid w:val="00E6202A"/>
    <w:rsid w:val="00E8003C"/>
    <w:rsid w:val="00E81637"/>
    <w:rsid w:val="00E825FC"/>
    <w:rsid w:val="00E83B53"/>
    <w:rsid w:val="00E87CFF"/>
    <w:rsid w:val="00E927D6"/>
    <w:rsid w:val="00E951C8"/>
    <w:rsid w:val="00E95F32"/>
    <w:rsid w:val="00E97521"/>
    <w:rsid w:val="00EA06DA"/>
    <w:rsid w:val="00EA0B49"/>
    <w:rsid w:val="00EA3D1D"/>
    <w:rsid w:val="00EA64C3"/>
    <w:rsid w:val="00EB08A8"/>
    <w:rsid w:val="00EB1373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2AB7"/>
    <w:rsid w:val="00EE49C5"/>
    <w:rsid w:val="00EE55BB"/>
    <w:rsid w:val="00EE7AD2"/>
    <w:rsid w:val="00EF096F"/>
    <w:rsid w:val="00EF1A03"/>
    <w:rsid w:val="00EF2F15"/>
    <w:rsid w:val="00EF48CB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4499"/>
    <w:rsid w:val="00F2655C"/>
    <w:rsid w:val="00F26A02"/>
    <w:rsid w:val="00F26DAE"/>
    <w:rsid w:val="00F27221"/>
    <w:rsid w:val="00F30528"/>
    <w:rsid w:val="00F32C9E"/>
    <w:rsid w:val="00F35AF7"/>
    <w:rsid w:val="00F41EBC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57721"/>
    <w:rsid w:val="00F613B4"/>
    <w:rsid w:val="00F71E5A"/>
    <w:rsid w:val="00F72623"/>
    <w:rsid w:val="00F726CE"/>
    <w:rsid w:val="00F72C7A"/>
    <w:rsid w:val="00F73828"/>
    <w:rsid w:val="00F76C95"/>
    <w:rsid w:val="00F777E5"/>
    <w:rsid w:val="00F7786A"/>
    <w:rsid w:val="00F77AE6"/>
    <w:rsid w:val="00F800C7"/>
    <w:rsid w:val="00F801A7"/>
    <w:rsid w:val="00F80B6C"/>
    <w:rsid w:val="00F81314"/>
    <w:rsid w:val="00F86F62"/>
    <w:rsid w:val="00F90BA4"/>
    <w:rsid w:val="00F9645B"/>
    <w:rsid w:val="00FA15C6"/>
    <w:rsid w:val="00FA5284"/>
    <w:rsid w:val="00FB230D"/>
    <w:rsid w:val="00FB4B22"/>
    <w:rsid w:val="00FB4F1F"/>
    <w:rsid w:val="00FC120C"/>
    <w:rsid w:val="00FC205B"/>
    <w:rsid w:val="00FC232F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D60C4"/>
    <w:rsid w:val="00FE0852"/>
    <w:rsid w:val="00FE138C"/>
    <w:rsid w:val="00FE2D67"/>
    <w:rsid w:val="00FE3AF1"/>
    <w:rsid w:val="00FE68DA"/>
    <w:rsid w:val="00FF51FF"/>
    <w:rsid w:val="00FF56D2"/>
    <w:rsid w:val="00FF636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s://nwm-trial.etsi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Moderator</cp:lastModifiedBy>
  <cp:revision>8</cp:revision>
  <dcterms:created xsi:type="dcterms:W3CDTF">2025-10-06T04:59:00Z</dcterms:created>
  <dcterms:modified xsi:type="dcterms:W3CDTF">2025-10-06T14:23:00Z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